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AD" w:rsidRDefault="001176AD" w:rsidP="00813CB3">
      <w:pPr>
        <w:spacing w:line="276" w:lineRule="auto"/>
        <w:ind w:left="-142"/>
        <w:jc w:val="center"/>
        <w:rPr>
          <w:b/>
          <w:sz w:val="32"/>
        </w:rPr>
      </w:pPr>
    </w:p>
    <w:p w:rsidR="00CC7FAF" w:rsidRPr="00CC7FAF" w:rsidRDefault="00CC7FAF" w:rsidP="00CC7FAF">
      <w:pPr>
        <w:spacing w:line="276" w:lineRule="auto"/>
        <w:ind w:left="2738" w:firstLine="862"/>
        <w:rPr>
          <w:b/>
          <w:lang w:val="bg-BG"/>
        </w:rPr>
      </w:pPr>
      <w:r w:rsidRPr="00CC7FAF">
        <w:rPr>
          <w:b/>
          <w:lang w:val="bg-BG"/>
        </w:rPr>
        <w:t>З А П О В Е Д</w:t>
      </w:r>
    </w:p>
    <w:p w:rsidR="00CC7FAF" w:rsidRPr="00CC7FAF" w:rsidRDefault="00CC7FAF" w:rsidP="00CC7FAF">
      <w:pPr>
        <w:spacing w:line="276" w:lineRule="auto"/>
        <w:ind w:left="2738" w:firstLine="862"/>
        <w:rPr>
          <w:b/>
          <w:lang w:val="bg-BG"/>
        </w:rPr>
      </w:pPr>
      <w:r w:rsidRPr="00CC7FAF">
        <w:rPr>
          <w:b/>
          <w:lang w:val="bg-BG"/>
        </w:rPr>
        <w:t>№ ПО-09-</w:t>
      </w:r>
      <w:r>
        <w:rPr>
          <w:b/>
          <w:lang w:val="bg-BG"/>
        </w:rPr>
        <w:t>591</w:t>
      </w:r>
      <w:r w:rsidRPr="00CC7FAF">
        <w:rPr>
          <w:b/>
          <w:lang w:val="bg-BG"/>
        </w:rPr>
        <w:t>-3</w:t>
      </w:r>
    </w:p>
    <w:p w:rsidR="00CC7FAF" w:rsidRPr="00CC7FAF" w:rsidRDefault="00CC7FAF" w:rsidP="00CC7FAF">
      <w:pPr>
        <w:spacing w:line="276" w:lineRule="auto"/>
        <w:ind w:left="2738" w:firstLine="862"/>
        <w:rPr>
          <w:lang w:val="bg-BG"/>
        </w:rPr>
      </w:pPr>
      <w:r w:rsidRPr="00CC7FAF">
        <w:rPr>
          <w:b/>
          <w:lang w:val="bg-BG"/>
        </w:rPr>
        <w:t>София, 30.09.2020г.</w:t>
      </w:r>
    </w:p>
    <w:p w:rsidR="001176AD" w:rsidRDefault="007E0E6D" w:rsidP="00775BFD">
      <w:pPr>
        <w:spacing w:line="276" w:lineRule="auto"/>
        <w:ind w:firstLine="578"/>
        <w:jc w:val="both"/>
      </w:pPr>
      <w:r w:rsidRPr="007E0E6D">
        <w:rPr>
          <w:lang w:val="bg-BG"/>
        </w:rPr>
        <w:t xml:space="preserve">На основание чл.3, ал.4 от </w:t>
      </w:r>
      <w:proofErr w:type="spellStart"/>
      <w:r w:rsidRPr="007E0E6D">
        <w:rPr>
          <w:lang w:val="bg-BG"/>
        </w:rPr>
        <w:t>Устройствения</w:t>
      </w:r>
      <w:proofErr w:type="spellEnd"/>
      <w:r w:rsidRPr="007E0E6D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7E0E6D">
        <w:rPr>
          <w:lang w:val="bg-BG"/>
        </w:rPr>
        <w:t>обн</w:t>
      </w:r>
      <w:proofErr w:type="spellEnd"/>
      <w:r w:rsidRPr="007E0E6D">
        <w:rPr>
          <w:lang w:val="bg-BG"/>
        </w:rPr>
        <w:t xml:space="preserve">.ДВ. бр.7/26.01.2010г., </w:t>
      </w:r>
      <w:proofErr w:type="spellStart"/>
      <w:r w:rsidRPr="007E0E6D">
        <w:rPr>
          <w:lang w:val="bg-BG"/>
        </w:rPr>
        <w:t>посл</w:t>
      </w:r>
      <w:proofErr w:type="spellEnd"/>
      <w:r w:rsidRPr="007E0E6D">
        <w:rPr>
          <w:lang w:val="bg-BG"/>
        </w:rPr>
        <w:t>. изм. ДВ. бр. 40 от 05 май 2020г.</w:t>
      </w:r>
      <w:r w:rsidR="00713EC9" w:rsidRPr="00EC3E41">
        <w:rPr>
          <w:lang w:val="bg-BG"/>
        </w:rPr>
        <w:t xml:space="preserve">, </w:t>
      </w:r>
      <w:r w:rsidR="008F3A6E" w:rsidRPr="00EC3E41">
        <w:rPr>
          <w:lang w:val="bg-BG"/>
        </w:rPr>
        <w:t>чл.</w:t>
      </w:r>
      <w:r w:rsidR="008F3A6E" w:rsidRPr="00CE78CA">
        <w:rPr>
          <w:lang w:val="bg-BG"/>
        </w:rPr>
        <w:t xml:space="preserve">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A4197D" w:rsidRPr="00DB7569">
        <w:rPr>
          <w:lang w:val="bg-BG"/>
        </w:rPr>
        <w:t>З</w:t>
      </w:r>
      <w:r w:rsidR="001D066D" w:rsidRPr="00DB7569">
        <w:rPr>
          <w:lang w:val="bg-BG"/>
        </w:rPr>
        <w:t xml:space="preserve">аповед </w:t>
      </w:r>
      <w:r w:rsidR="00DB7569" w:rsidRPr="00DB7569">
        <w:rPr>
          <w:lang w:val="bg-BG"/>
        </w:rPr>
        <w:t>№</w:t>
      </w:r>
      <w:r w:rsidR="00DB7569" w:rsidRPr="00DB7569">
        <w:rPr>
          <w:lang w:val="ru-RU"/>
        </w:rPr>
        <w:t xml:space="preserve"> </w:t>
      </w:r>
      <w:r w:rsidR="00DB7569" w:rsidRPr="00DB7569">
        <w:rPr>
          <w:lang w:val="bg-BG"/>
        </w:rPr>
        <w:t>ПО-09-591/ 05</w:t>
      </w:r>
      <w:r w:rsidR="00DB7569" w:rsidRPr="00DB7569">
        <w:rPr>
          <w:lang w:val="ru-RU"/>
        </w:rPr>
        <w:t>.08.2020</w:t>
      </w:r>
      <w:r w:rsidR="00DB7569" w:rsidRPr="00DB7569">
        <w:rPr>
          <w:lang w:val="bg-BG"/>
        </w:rPr>
        <w:t>г.</w:t>
      </w:r>
    </w:p>
    <w:p w:rsidR="001176AD" w:rsidRPr="001176AD" w:rsidRDefault="001176AD" w:rsidP="001176AD">
      <w:pPr>
        <w:spacing w:line="276" w:lineRule="auto"/>
        <w:ind w:left="142" w:firstLine="578"/>
        <w:jc w:val="both"/>
        <w:rPr>
          <w:sz w:val="16"/>
          <w:szCs w:val="16"/>
        </w:rPr>
      </w:pPr>
    </w:p>
    <w:p w:rsidR="008F3A6E" w:rsidRDefault="00463733" w:rsidP="00775BFD">
      <w:pPr>
        <w:spacing w:after="100" w:afterAutospacing="1"/>
        <w:ind w:firstLine="567"/>
        <w:jc w:val="center"/>
      </w:pPr>
      <w:r w:rsidRPr="00CE78CA">
        <w:rPr>
          <w:b/>
          <w:lang w:val="bg-BG"/>
        </w:rPr>
        <w:t>О П Р Е Д Е Л Я</w:t>
      </w:r>
      <w:r w:rsidRPr="00CE78CA">
        <w:rPr>
          <w:lang w:val="bg-BG"/>
        </w:rPr>
        <w:t xml:space="preserve"> </w:t>
      </w:r>
      <w:r w:rsidRPr="00CE78CA">
        <w:rPr>
          <w:b/>
          <w:lang w:val="bg-BG"/>
        </w:rPr>
        <w:t>М</w:t>
      </w:r>
      <w:r w:rsidRPr="00CE78CA">
        <w:rPr>
          <w:lang w:val="bg-BG"/>
        </w:rPr>
        <w:t>:</w:t>
      </w:r>
    </w:p>
    <w:p w:rsidR="00E52E11" w:rsidRDefault="00E52E11" w:rsidP="001176AD">
      <w:pPr>
        <w:spacing w:line="276" w:lineRule="auto"/>
        <w:ind w:left="142" w:firstLine="578"/>
        <w:jc w:val="both"/>
        <w:rPr>
          <w:color w:val="000000"/>
          <w:lang w:val="bg-BG"/>
        </w:rPr>
      </w:pPr>
      <w:r w:rsidRPr="00132B46">
        <w:rPr>
          <w:lang w:val="bg-BG"/>
        </w:rPr>
        <w:t>Масивите за ползване /МП/</w:t>
      </w:r>
      <w:r w:rsidRPr="00132B46">
        <w:rPr>
          <w:lang w:val="ru-RU"/>
        </w:rPr>
        <w:t xml:space="preserve"> </w:t>
      </w:r>
      <w:r w:rsidRPr="00132B46">
        <w:rPr>
          <w:lang w:val="bg-BG"/>
        </w:rPr>
        <w:t>и имоти за ползване</w:t>
      </w:r>
      <w:r w:rsidR="00871654" w:rsidRPr="00132B46">
        <w:rPr>
          <w:lang w:val="bg-BG"/>
        </w:rPr>
        <w:t xml:space="preserve"> по  </w:t>
      </w:r>
      <w:r w:rsidR="00871654" w:rsidRPr="00187AE8">
        <w:rPr>
          <w:color w:val="000000"/>
          <w:lang w:val="bg-BG"/>
        </w:rPr>
        <w:t>чл. 37в ал.</w:t>
      </w:r>
      <w:r w:rsidR="00713EC9" w:rsidRPr="00187AE8">
        <w:rPr>
          <w:color w:val="000000"/>
          <w:lang w:val="bg-BG"/>
        </w:rPr>
        <w:t>2</w:t>
      </w:r>
      <w:r w:rsidR="00871654" w:rsidRPr="00132B46">
        <w:rPr>
          <w:color w:val="FF0000"/>
          <w:lang w:val="ru-RU"/>
        </w:rPr>
        <w:t xml:space="preserve"> </w:t>
      </w:r>
      <w:r w:rsidR="00871654" w:rsidRPr="00132B46">
        <w:rPr>
          <w:lang w:val="bg-BG"/>
        </w:rPr>
        <w:t>от ЗСПЗЗ</w:t>
      </w:r>
      <w:r w:rsidRPr="00132B46">
        <w:rPr>
          <w:lang w:val="bg-BG"/>
        </w:rPr>
        <w:t>, разпределени в границите им</w:t>
      </w:r>
      <w:r w:rsidR="00132B46">
        <w:rPr>
          <w:lang w:val="bg-BG"/>
        </w:rPr>
        <w:t>,</w:t>
      </w:r>
      <w:r w:rsidRPr="00132B46">
        <w:rPr>
          <w:lang w:val="bg-BG"/>
        </w:rPr>
        <w:t xml:space="preserve"> </w:t>
      </w:r>
      <w:r w:rsidRPr="00187AE8">
        <w:rPr>
          <w:color w:val="000000"/>
          <w:lang w:val="bg-BG"/>
        </w:rPr>
        <w:t>съобразно изготвеното</w:t>
      </w:r>
      <w:r w:rsidR="006655C6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доброволно споразумение за орна</w:t>
      </w:r>
      <w:r w:rsidR="005E5F37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земя</w:t>
      </w:r>
      <w:r w:rsidR="005E5F37" w:rsidRPr="00187AE8">
        <w:rPr>
          <w:color w:val="000000"/>
          <w:lang w:val="bg-BG"/>
        </w:rPr>
        <w:t xml:space="preserve"> </w:t>
      </w:r>
      <w:r w:rsidR="003361C6" w:rsidRPr="00187AE8">
        <w:rPr>
          <w:color w:val="000000"/>
          <w:lang w:val="bg-BG"/>
        </w:rPr>
        <w:t xml:space="preserve">за землището на </w:t>
      </w:r>
      <w:r w:rsidR="007A16C0">
        <w:rPr>
          <w:b/>
          <w:color w:val="000000"/>
          <w:lang w:val="bg-BG"/>
        </w:rPr>
        <w:t>гр.</w:t>
      </w:r>
      <w:r w:rsidR="00A85ADE">
        <w:rPr>
          <w:b/>
          <w:color w:val="000000"/>
        </w:rPr>
        <w:t xml:space="preserve"> </w:t>
      </w:r>
      <w:r w:rsidR="007A16C0">
        <w:rPr>
          <w:b/>
          <w:color w:val="000000"/>
          <w:lang w:val="bg-BG"/>
        </w:rPr>
        <w:t>Костинброд</w:t>
      </w:r>
      <w:r w:rsidR="00132B46" w:rsidRPr="00681590">
        <w:rPr>
          <w:b/>
          <w:color w:val="000000"/>
          <w:lang w:val="bg-BG"/>
        </w:rPr>
        <w:t xml:space="preserve">, общ. </w:t>
      </w:r>
      <w:r w:rsidR="002207CC">
        <w:rPr>
          <w:b/>
          <w:color w:val="000000"/>
          <w:lang w:val="bg-BG"/>
        </w:rPr>
        <w:t>Костинброд</w:t>
      </w:r>
      <w:r w:rsidR="00132B46" w:rsidRPr="00187AE8">
        <w:rPr>
          <w:color w:val="000000"/>
          <w:lang w:val="bg-BG"/>
        </w:rPr>
        <w:t xml:space="preserve">, ЕКАТТЕ </w:t>
      </w:r>
      <w:r w:rsidR="007A16C0">
        <w:rPr>
          <w:color w:val="000000"/>
          <w:lang w:val="bg-BG"/>
        </w:rPr>
        <w:t>38978</w:t>
      </w:r>
      <w:r w:rsidR="00132B46" w:rsidRPr="00187AE8">
        <w:rPr>
          <w:color w:val="000000"/>
          <w:lang w:val="bg-BG"/>
        </w:rPr>
        <w:t xml:space="preserve">, </w:t>
      </w:r>
      <w:r w:rsidRPr="00187AE8">
        <w:rPr>
          <w:color w:val="000000"/>
          <w:lang w:val="bg-BG"/>
        </w:rPr>
        <w:t>област Софи</w:t>
      </w:r>
      <w:r w:rsidR="002134F9">
        <w:rPr>
          <w:color w:val="000000"/>
          <w:lang w:val="bg-BG"/>
        </w:rPr>
        <w:t>я</w:t>
      </w:r>
      <w:r w:rsidR="00DB7569">
        <w:rPr>
          <w:color w:val="000000"/>
          <w:lang w:val="bg-BG"/>
        </w:rPr>
        <w:t>, за стопанската 2020</w:t>
      </w:r>
      <w:r w:rsidR="00EE2FF9" w:rsidRPr="00187AE8">
        <w:rPr>
          <w:color w:val="000000"/>
          <w:lang w:val="bg-BG"/>
        </w:rPr>
        <w:t xml:space="preserve"> – 20</w:t>
      </w:r>
      <w:r w:rsidR="00DB7569">
        <w:rPr>
          <w:color w:val="000000"/>
          <w:lang w:val="bg-BG"/>
        </w:rPr>
        <w:t>21</w:t>
      </w:r>
      <w:r w:rsidR="00871654" w:rsidRPr="00187AE8">
        <w:rPr>
          <w:color w:val="000000"/>
          <w:lang w:val="bg-BG"/>
        </w:rPr>
        <w:t xml:space="preserve"> </w:t>
      </w:r>
      <w:r w:rsidRPr="00187AE8">
        <w:rPr>
          <w:color w:val="000000"/>
          <w:lang w:val="bg-BG"/>
        </w:rPr>
        <w:t>година, както следва:</w:t>
      </w:r>
    </w:p>
    <w:p w:rsidR="00647305" w:rsidRPr="001176AD" w:rsidRDefault="00647305" w:rsidP="00647305">
      <w:pPr>
        <w:ind w:left="142" w:firstLine="578"/>
        <w:jc w:val="both"/>
        <w:rPr>
          <w:color w:val="000000"/>
          <w:sz w:val="16"/>
          <w:szCs w:val="16"/>
          <w:lang w:val="bg-BG"/>
        </w:rPr>
      </w:pPr>
    </w:p>
    <w:tbl>
      <w:tblPr>
        <w:tblW w:w="8861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"/>
        <w:gridCol w:w="2055"/>
        <w:gridCol w:w="76"/>
        <w:gridCol w:w="754"/>
        <w:gridCol w:w="1296"/>
        <w:gridCol w:w="61"/>
        <w:gridCol w:w="1079"/>
        <w:gridCol w:w="1109"/>
        <w:gridCol w:w="1032"/>
        <w:gridCol w:w="1255"/>
        <w:gridCol w:w="72"/>
      </w:tblGrid>
      <w:tr w:rsidR="00813CB3" w:rsidTr="00342A43">
        <w:trPr>
          <w:gridBefore w:val="1"/>
          <w:wBefore w:w="72" w:type="dxa"/>
          <w:trHeight w:val="915"/>
          <w:jc w:val="right"/>
        </w:trPr>
        <w:tc>
          <w:tcPr>
            <w:tcW w:w="2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ПОЛЗВАТЕЛ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МАСИВ №</w:t>
            </w: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ПО ЧЛ.37В, АЛ.3, Т.2 ОТ ЗСПЗЗ</w:t>
            </w:r>
          </w:p>
        </w:tc>
      </w:tr>
      <w:tr w:rsidR="00813CB3" w:rsidTr="00342A43">
        <w:trPr>
          <w:gridBefore w:val="1"/>
          <w:wBefore w:w="72" w:type="dxa"/>
          <w:trHeight w:val="1020"/>
          <w:jc w:val="right"/>
        </w:trPr>
        <w:tc>
          <w:tcPr>
            <w:tcW w:w="2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ДЪЛЖИМО РЕНТНО ПЛАЩАНЕ ЛВ.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"АСБО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6EA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15.250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60.53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50.44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71.202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71.201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209.43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209.45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209.47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209.46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209.44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6.346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5.388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90.65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89.75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12.854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31.93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7.424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4.889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31.92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42.59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28.63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7.055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45.74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45.75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"АТАНАС ЙОРДАНОВ-ПАМИДОВА ЛОЗА ЕТ"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45.73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124.573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25.627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640.68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395.105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19.608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19.605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14.865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9.530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8.454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294.63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396.140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396.114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392.212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294.112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5.818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145.44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394.140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5.414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135.34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395.103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395.102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395.104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294.34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392.211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122.69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396.115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396.111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396.112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393.250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4.354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393.200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396.52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3.952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98.79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673.2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395.152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395.151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393.34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294.64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396.113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294.65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393.220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3.346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395.54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395.53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394.100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79.53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673.1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395.55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393.171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71.76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396.120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393.35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393.81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393.82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396.131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396.132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395.140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394.70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294.120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33.40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393.91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393.193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673.3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396.3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14.63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394.130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393.240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294.130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392.220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394.120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294.26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394.41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394.30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407.50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407.20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407.70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407.90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407.80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9.960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249.00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8.955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407.10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407.64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6.259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407.61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407.62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5.882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147.05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124.54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4.662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116.55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633.29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407.32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407.31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3.520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407.65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81.40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407.66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59.76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634.2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410.110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9.112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7.578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189.44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410.130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410.94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410.93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410.92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410.121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410.123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410.61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410.35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52.51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410.53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410.142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35.99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410.160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410.141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5.656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70.101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100.69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397.240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397.230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397.201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397.202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397.183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397.182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397.181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397.144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397.143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397.145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397.146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397.220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397.220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397.171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397.174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397.173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397.175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397.176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397.212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397.211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403.140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403.91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403.110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69.23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403.83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403.125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403.154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403.84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403.124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403.123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403.81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403.82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403.85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403.151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397.71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397.53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397.54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397.70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11.564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9.222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230.55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405.190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6.788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406.91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406.92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406.130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632.37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4.755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406.82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406.81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107.82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406.190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632.38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632.39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406.120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406.160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632.29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406.110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406.143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632.36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406.142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405.181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406.141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633.23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631.26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406.151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5.684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142.10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96.88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632.26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632.42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63.69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72.230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72.77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72.76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72.75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72.54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409.130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409.131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409.132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409.133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409.121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78.110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29.070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770.58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770.56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222.98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770.38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770.39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61.101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61.103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61.105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61.104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61.102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174.76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6.552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"ЗВЕЗДА 09"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405.23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56.87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lastRenderedPageBreak/>
              <w:t>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1242.119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189.654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4741.34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621.20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5.071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126.77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621.30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68.74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621.19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621.21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621.22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621.26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614.39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8.627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614.38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614.36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154.89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614.37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6.186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154.66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614.35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148.73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5.873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146.84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614.34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5.873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146.82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614.44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614.29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4.556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31.51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64.11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616.172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616.84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616.64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134.76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616.74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105.75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616.171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95.08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616.66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616.172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83.81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616.169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78.69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78.35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616.72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75.38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616.71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71.36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"ПИЙСФУЛ ДЕЙ"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67.67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616.75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62.82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616.91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59.37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616.87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616.88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616.42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52.83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616.76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50.51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616.84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46.01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616.106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42.44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616.97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41.67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616.89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40.08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616.35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40.06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616.149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39.09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616.65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616.77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37.58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616.85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616.67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33.27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616.96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616.101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31.34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616.99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616.98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616.148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616.39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616.48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616.49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616.47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"ПИЙСФУЛ ДЕЙ"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616.193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616.44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616.45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616.135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616.109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616.38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616.181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616.179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616.177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616.178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616.92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616.162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616.79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616.93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616.78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616.95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616.94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616.37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616.137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76.58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616.139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35.54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34.40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616.147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28.84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616.145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616.144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616.138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616.152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19.050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167.780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4194.49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7.665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661.53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661.53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0.020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5.959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5.464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5.439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671.34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5.346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661.29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4.724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4.678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4.365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661.43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87.84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669.4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669.1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3.430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669.13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669.14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615.72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9.766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244.15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615.44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615.53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615.29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59.73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615.49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615.54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57.33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40.69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615.34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39.83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39.73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33.71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615.52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615.55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615.35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615.56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615.58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615.6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664.12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7.912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ХР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664.11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434.974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86.318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2157.96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6.632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165.79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4.858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120.21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109.96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30.88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714.160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73.29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714.730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714.660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714.720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714.630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714.710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714.150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714.650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714.140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714.670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714.680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714.640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27.53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714.690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714.700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714.98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714.170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714.620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714.97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714.190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714.96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714.89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714.91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714.94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99.39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714.88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81.66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714.870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80.94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714.411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78.21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714.120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67.01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714.240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714.890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714.130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714.250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714.99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714.430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714.110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714.410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714.500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714.92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714.390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57.28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714.340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714.470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714.460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714.510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714.370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32.71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714.381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714.480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714.501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714.39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714.520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714.350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714.330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714.380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714.530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714.260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62.34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714.234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57.64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714.280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714.233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35.54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714.770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714.300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714.320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27.82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714.270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25.61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714.310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714.330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714.290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714.520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714.530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714.340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714.232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714.510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714.570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714.550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714.850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714.560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714.590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714.231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28.86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714.840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714.540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714.810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714.600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714.190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714.232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714.233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714.610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714.234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712.110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712.90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73.92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712.50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712.40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58.41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712.70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712.30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57.09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712.140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712.130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712.120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712.10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42.01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712.100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712.20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712.60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712.81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712.82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712.83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712.84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624.79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41.649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1041.23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624.93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624.80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58.04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624.75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624.73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35.73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401.120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31.40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401.130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624.72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624.82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624.104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624.83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624.84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624.85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624.86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624.87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401.140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401.100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61.66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401.90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4.330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108.26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58.59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33.19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133.29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133.35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92.53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133.111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353.9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353.7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353.4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17.65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353.8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353.10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353.10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40.05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730.1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37.63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353.11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353.4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29.218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353.3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4.565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114.13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353.11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353.2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353.10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715.8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74.56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715.9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40.73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715.14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715.2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715.6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715.7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715.3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10.564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264.11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283.18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94.94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46.91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274.4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7.393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184.82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274.5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6.096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152.40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725.228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124.41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725.231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274.3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274.2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53.46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АЛЕКСАНДЪР ГЕОРГИЕВ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ГЕОРГИЕВ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6.985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104.550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320.314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8007.85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75.91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15.441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75.92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59.01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51.77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24.662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616.56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10.626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265.65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10.072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55.92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57.85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57.171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4.846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57.73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57.187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57.188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110.25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57.185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57.184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57.182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57.83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57.84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57.82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57.81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57.162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57.42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57.161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57.162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5.488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137.21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57.161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30.79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75.92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76.92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76.91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124.71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71.92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28.87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71.91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78.120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78.130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78.140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34.69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501.90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8.513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501.180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73.41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501.110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501.200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501.130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501.194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501.192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501.193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501.191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501.170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501.140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21.07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501.120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501.160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501.170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СТАНИМИРОВ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264.73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lastRenderedPageBreak/>
              <w:t>ОБЩО за ползвателя (дка)</w:t>
            </w:r>
          </w:p>
          <w:p w:rsidR="0087767D" w:rsidRDefault="0087767D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410.105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95.789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2394.72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404.140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404.130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404.71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5.071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404.111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4.712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404.112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3.954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404.150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71.94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404.120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404.101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404.103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64.22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404.102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205.11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205.12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117.27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66.57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АСЕНОВ МИХАЙЛОВ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78.622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19.729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493.22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9.972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249.30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АТАНАС НИКОЛОВ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53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7.756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637.53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637.55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60.65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637.52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94.34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6.156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3.956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98.89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95.65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636.25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22.841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571.03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636.24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3.688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92.20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642.22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24.49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642.29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637.39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5.756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637.69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АТАНАС НИКОЛОВ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227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637.38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136.23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637.71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4.659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637.28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637.4164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637.29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84.96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637.37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75.58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73.69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637.36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637.56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635.24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15.396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384.90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5.814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145.35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95.22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4.640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4.639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3.415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85.36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АТАНАСОВ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186.092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137.526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3438.15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БОРИСЛАВ МИХАЙЛОВ МИТОВ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БОРИСЛАВ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МИХАЙЛОВ МИТОВ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231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БОРИСЛАВ МИХАЙЛОВ МИТОВ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661.39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БОРИСЛАВ МИХАЙЛОВ МИТОВ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661.38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БОРИСЛАВ МИХАЙЛОВ МИТОВ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661.36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6.774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БОРИСЛАВ МИХАЙЛОВ МИТОВ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661.37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БОРИСЛАВ МИХАЙЛОВ МИТОВ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БОРИСЛАВ МИХАЙЛОВ МИТОВ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661.34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БОРИСЛАВ МИХАЙЛОВ МИТОВ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БОРИСЛАВ МИХАЙЛОВ МИТОВ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БОРИСЛАВ МИХАЙЛОВ МИТОВ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БОРИСЛАВ МИХАЙЛОВ МИТОВ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10.706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101.636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9.211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230.28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5.665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4.464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3.347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83.67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83.19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770.27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11.758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293.95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11.224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189.99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770.29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760.37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6.941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760.38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5.028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760.29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760.36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760.35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760.34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80.78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75.84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770.37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770.35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48.72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17.61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406.884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77.447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1936.19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ЕМИЛ ГЕОРГИЕВ ПАВЛОВ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9.053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ЕМИЛ ГЕОРГИЕВ ПАВЛОВ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4.355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108.87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ЕМИЛ ГЕОРГИЕВ ПАВЛОВ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ЕМИЛ ГЕОРГИЕВ ПАВЛОВ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87.28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ЕМИЛ ГЕОРГИЕВ ПАВЛОВ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ЕМИЛ ГЕОРГИЕВ ПАВЛОВ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99.96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ЕМИЛ ГЕОРГИЕВ ПАВЛОВ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91.29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ЕМИЛ ГЕОРГИЕВ ПАВЛОВ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ЕМИЛ ГЕОРГИЕВ ПАВЛОВ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ЕМИЛ ГЕОРГИЕВ ПАВЛОВ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ЕМИЛ ГЕОРГИЕВ ПАВЛОВ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ЕМИЛ ГЕОРГИЕВ ПАВЛОВ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ЕМИЛ ГЕОРГИЕВ ПАВЛОВ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ЕМИЛ ГЕОРГИЕВ ПАВЛОВ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3.542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88.55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ЕМИЛ ГЕОРГИЕВ ПАВЛОВ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7.624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7.733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48.790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1219.75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631.24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631.15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5.224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100.61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630.27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73.58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631.20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65.39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60.20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631.16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631.18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631.14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44.87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631.12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39.75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631.13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631.17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631.11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630.29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631.27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631.26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95.58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631.28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631.30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631.31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61.49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629.57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9.311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232.77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629.49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629.45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629.44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4.960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629.68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629.95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4.539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629.78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97.92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629.98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93.61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629.94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629.35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629.130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629.76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629.77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629.65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629.63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629.39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629.38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629.36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629.37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628.69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47.59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629.66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629.34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43.69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200.154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629.22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200.153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38.94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629.29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33.35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200.152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30.91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628.65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29.04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628.68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27.82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629.97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27.35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628.74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629.54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629.28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628.71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628.75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628.70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628.76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628.72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21.78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628.73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628.90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628.67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200.151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629.48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4.289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17.013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12.540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313.50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12.180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9.622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240.55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46.102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31.91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7.424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46.101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6.812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6.736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168.40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137.27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5.489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137.22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31.92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5.364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32.53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5.122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128.05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47.165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5.073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126.83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46.91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46.92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105.92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47.167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32.73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32.71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32.85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32.83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32.81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32.82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32.86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32.84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47.166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47.168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46.76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66.78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47.152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51.38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50.75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50.65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46.74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17.484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352.48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328.72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48.52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6.067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100.20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15.102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94.64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15.103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15.104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15.106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15.105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55.51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30.87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48.45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48.42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30.86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48.63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30.85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30.84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30.83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30.82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48.61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30.81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48.62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12.510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312.74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11.433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285.82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7.856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196.40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117.07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4.046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21.777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35.54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18.327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16.152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35.75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35.43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11.613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11.465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7.154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6.727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36.71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6.289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157.22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36.74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6.289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25.63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25.62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5.389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25.101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25.102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5.054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5.052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120.31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36.76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36.72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36.73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78.55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74.07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43.48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28.562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714.06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45.93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9.946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248.65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5.552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134.93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301.26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200.156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77.08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200.154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73.41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200.158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63.59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200.152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45.04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44.28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200.153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200.151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200.159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629.49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629.57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303.3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31.421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303.10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303.2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11.106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277.65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6.706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209.75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99.30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209.74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209.73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209.71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303.4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162.34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33.71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19.520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488.00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95.87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33.23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9.971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45.71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45.73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4.324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625.25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ОМЕКС-ДИМИТЪР ДИМИТРОВ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1406.106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463.139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11578.47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СТЕФАН МИКОВ 47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СТЕФАН МИКОВ 47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СТЕФАН МИКОВ 47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СТЕФАН МИКОВ 47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11.985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СТЕФАН МИКОВ 47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СТЕФАН МИКОВ 47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СТЕФАН МИКОВ 47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СТЕФАН МИКОВ 47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СТЕФАН МИКОВ 47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СТЕФАН МИКОВ 47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СТЕФАН МИКОВ 47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658.49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СТЕФАН МИКОВ 47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СТЕФАН МИКОВ 47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139.904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ЕТ"БИСЕР МАНЧЕВ"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303.40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ЕТ"БИСЕР МАНЧЕВ"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303.5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ЕТ"БИСЕР МАНЧЕВ"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303.4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ЕТ"БИСЕР МАНЧЕВ"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303.30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5.217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130.43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ЕТ"БИСЕР МАНЧЕВ"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209.82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5.027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ЕТ"БИСЕР МАНЧЕВ"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209.81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ЕТ"БИСЕР МАНЧЕВ"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209.71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ЕТ"БИСЕР МАНЧЕВ"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303.2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ЕТ"БИСЕР МАНЧЕВ"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ЕТ"БИСЕР МАНЧЕВ"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209.73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ЕТ"БИСЕР МАНЧЕВ"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209.74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ЕТ"БИСЕР МАНЧЕВ"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209.75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52.51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ЕТ"БИСЕР МАНЧЕВ"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303.6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64.950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10.336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258.39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22.684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17.797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728.26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11.639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11.146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10.896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272.40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10.355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9.154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8.242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7.841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7.479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7.264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6.452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161.30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981.43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981.44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981.36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4.730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4.389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282.29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4.241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981.34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981.37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282.26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981.29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3.541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331.17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84.83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981.35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282.3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981.45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727.4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11.120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277.99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727.3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727.6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727.5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9.584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272.36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272.34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272.35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8.165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272.29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4.879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727.1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727.2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98.40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89.18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3.524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88.11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727.10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727.9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727.8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725.126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64.18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272.37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271.1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19.67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725.125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272.39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981.45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725.133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261.16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261.15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261.17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272.37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725.104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272.39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725.103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725.101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725.102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23.122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11.741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642.49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7.838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195.95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643.29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642.47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7.170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179.25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642.46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7.041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6.818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170.44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6.527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163.18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642.44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642.45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642.54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642.53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643.36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642.56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5.120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642.43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4.730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642.55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8.465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5.174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645.1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33.272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645.3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645.2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15.027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646.37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646.39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648.19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647.14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648.4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648.2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10.785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269.63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9.752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645.11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647.13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646.34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8.277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206.92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646.38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647.4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648.1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648.3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6.785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645.10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646.22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5.685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142.12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646.81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646.82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647.17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4.863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121.58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647.5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4.657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645.12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645.13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647.6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646.29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647.16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96.43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647.7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647.18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645.6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645.5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645.7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647.9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85.72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83.83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647.10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647.11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647.1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645.30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647.12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647.15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65.67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647.20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645.8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648.20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46.64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645.9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40.75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647.8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30.05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646.11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13.809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345.23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650.37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650.38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5.788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144.69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99.93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650.43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650.44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650.28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78.72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650.35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650.34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650.36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63.92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650.29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736.26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39.270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736.29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33.793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26.302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737.35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737.34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737.36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12.055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301.38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737.39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736.43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9.752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736.44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9.724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736.45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737.26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9.206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737.38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737.29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736.47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4.627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4.534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113.35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737.45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736.34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4.264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98.56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97.55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737.44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737.48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737.49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736.35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737.43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737.47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737.46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736.38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736.37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736.36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736.39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39.92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641.28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35.269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21.720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11.985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7.773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109.75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351.26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648.20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17.775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641.26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641.34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63.04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641.29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5.152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ЕТ"ГРИЦНЕР-ХРИСТО РАДКОВ"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2859.779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329.105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8227.62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5.548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74.37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12.883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322.06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5.748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4.915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122.88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4.825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11.773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102.31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337.54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28.93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6.328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28.94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6.328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28.91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28.91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64.55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ЖИВКО НИКОЛОВ УЗУНОВ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28.63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108.428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57.069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1426.74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ЗЛАТИ АНДРЕЕВ ЗЛАТАНОВ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6.495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5.155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128.89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4.878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209.102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4.676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209.92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659.29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98.25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94.75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660.26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657.34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209.101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657.36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60.72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35.33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659.27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22.64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661.50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658.26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658.38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6.012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658.34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658.29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92.92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658.37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658.36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658.39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658.42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20.84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7.112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103.96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657.18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99.94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303.6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19.224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15.765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16.227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ПОПОВ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345.178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80.653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2016.32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69.13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43.58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6.528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163.21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618.101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124.28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110.49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618.122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83.83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618.142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81.22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71.39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618.135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65.08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64.74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62.35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618.102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618.129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58.53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618.105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53.89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618.92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618.191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618.134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44.31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618.109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618.93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39.79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37.67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37.43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618.127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618.128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31.66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30.56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27.69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618.91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26.35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618.108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618.106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90.202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23.87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90.201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618.107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618.88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618.89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618.117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21.07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618.97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618.96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618.94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15.35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618.103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618.95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618.198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618.204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618.98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618.99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618.149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618.144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618.148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618.200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618.199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618.138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618.202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97.07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618.163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618.158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618.203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618.157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60.87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618.142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57.29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618.144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53.35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48.05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45.41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618.155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618.145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39.33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618.146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618.154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618.109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618.156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618.161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618.48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618.152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618.182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618.185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618.108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657.22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620.64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6.895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172.38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620.63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96.07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620.103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620.105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620.34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43.89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620.102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43.01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620.104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620.54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29.107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29.129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29.134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3.112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77.81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29.106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29.109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29.108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29.101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47.83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29.105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29.104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621.46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4.381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109.53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621.66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99.89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621.67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621.29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621.28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621.63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КАЛОЯН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ХРИСТОВ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624.17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52.776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205.480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5137.00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385.101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385.91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385.103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385.102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385.130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408.29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204.33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506.50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502.60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28.75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502.80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502.90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502.110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502.51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502.52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392.130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70.23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392.140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392.163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392.162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392.150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27.56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392.161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392.110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ТОДОРОВ НАЙДЕНОВ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387.100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45.913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27.290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</w:p>
          <w:p w:rsidR="00F61B89" w:rsidRPr="00A056B2" w:rsidRDefault="00A056B2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  <w:r w:rsidRPr="00A056B2">
              <w:rPr>
                <w:rFonts w:ascii="Arial" w:hAnsi="Arial" w:cs="Arial"/>
                <w:b/>
                <w:sz w:val="18"/>
                <w:szCs w:val="18"/>
                <w:lang w:val="bg-BG"/>
              </w:rPr>
              <w:t>682.25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МЕЛИНДА ДИМИТРОВА НИКОЛАЕВА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72.240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4.821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МЕЛИНДА ДИМИТРОВА НИКОЛАЕВА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72.250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МЕЛИНДА ДИМИТРОВА НИКОЛАЕВА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57.71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8.156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МЕЛИНДА ДИМИТРОВА НИКОЛАЕВА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57.74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2.438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16.702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417.55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668.16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668.14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6.142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668.9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668.15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668.17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668.19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668.22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668.23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668.24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654.5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9.066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226.65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654.2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654.1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7.647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191.17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654.4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7.280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654.8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4.863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121.58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654.3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654.6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48.30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654.7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654.9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4.354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19.242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14.124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8.674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196.53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650.39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652.28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652.23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652.40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4.542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113.55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652.51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652.50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652.52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652.53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652.49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652.32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652.31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81.26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652.30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48.31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654.15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4.671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654.14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654.12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654.13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654.11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11.730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5.111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127.78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88.27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86.54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60.40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7.642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191.04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659.27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0.088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 НИКОЛОВ КОСТАДИНОВ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668.18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4.384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232.174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118.564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2964.10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5.334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133.36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84.13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4.125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614.17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86.05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614.27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79.23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614.26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76.63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46.71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30.56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614.28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29.06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34.41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614.2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18.465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6.959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74.78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74.05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67.24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47.94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35.34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29.61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23.83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5.437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135.93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96.73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66.06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94.36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613.2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3.376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84.39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613.36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613.3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613.4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35.39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50.162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20.978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524.45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13.886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347.14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8.184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204.59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5.687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142.17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5.157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128.91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10.374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152.51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46.36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27.30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620.42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4.574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114.35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4.126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620.22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76.24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64.26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620.58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58.25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620.47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54.64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39.88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32.83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25.58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620.45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620.48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620.57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620.18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616.102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616.63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3.345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616.103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616.106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80.54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616.56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15.35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616.58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616.59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619.19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САШОВА ЯНКОВА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619.18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619.18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208.998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226.334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5658.35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390.74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8.641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7.274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390.73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6.743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168.57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390.72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365.130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16.846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14.680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14.523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365.110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13.882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347.04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365.145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365.121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365.160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365.150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365.123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4.764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365.180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365.122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365.170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365.144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365.143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365.142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365.141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393.11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391.180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391.160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391.140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391.130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58.76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391.120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391.110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391.100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5.741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281.20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281.30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281.41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281.42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281.43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49.73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281.40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378.230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384.60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72.220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72.231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387.92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387.91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387.80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72.205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72.204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72.203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72.201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ВЕЛИЧКОВ СТЕФАНОВ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72.202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269.868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32.829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820.74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618.86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618.192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72.88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618.67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70.81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618.56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68.61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65.89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618.52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618.45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60.06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57.78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618.85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618.38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48.65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618.87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618.57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46.08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618.47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618.46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44.57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618.63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618.79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618.29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41.36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618.66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618.53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618.22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25.66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618.78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618.49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ПЕТРАНА БОГОМИЛОВА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618.59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618.73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618.37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618.84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618.82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618.61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618.194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618.195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618.197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618.36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618.83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618.44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618.28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618.71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618.58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618.81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618.65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618.35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618.68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711.110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10.934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273.34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7.747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610.34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7.747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7.264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181.59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612.9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611.11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7.123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178.09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7.115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177.88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6.483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162.08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6.093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152.33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612.12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5.939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5.759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ПЕТРАНА БОГОМИЛОВА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5.678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612.31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5.448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136.20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5.384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610.38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617.54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111.37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711.60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110.43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610.27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612.27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4.358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4.286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617.127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4.259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4.169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104.22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4.059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612.25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100.08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99.05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95.93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356.19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611.13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3.684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92.09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3.642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91.05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610.22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90.51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711.70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87.56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617.61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87.30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611.3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87.01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82.99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612.8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612.10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611.2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3.111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77.77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ПЕТРАНА БОГОМИЛОВА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711.50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75.93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72.28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612.6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71.67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69.43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68.73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67.82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711.100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356.15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612.7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610.17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58.27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57.37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711.160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711.90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711.130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55.67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711.150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356.21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617.27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711.40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51.74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51.28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711.20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51.25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50.58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612.24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711.80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711.30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49.58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611.14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48.74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612.11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45.93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ПЕТРАНА БОГОМИЛОВА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617.56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45.75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611.7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612.4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611.6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42.01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41.40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40.46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612.2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612.3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711.180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711.170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611.15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37.74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36.40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34.88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612.1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33.07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32.86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617.39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102.35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30.34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611.4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26.84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617.63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610.37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800.17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617.117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611.10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98.39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617.38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711.200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617.79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ПЕТРАНА БОГОМИЛОВА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617.122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102.39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711.120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617.93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617.36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617.92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612.30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617.58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612.14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17.75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617.37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611.9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711.10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610.29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617.57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98.36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102.48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617.35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617.155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617.45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617.34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617.42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617.47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102.49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617.28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617.29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ПЕТРАНА БОГОМИЛОВА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617.66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617.46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800.18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617.49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617.44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617.48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617.11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8.885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222.12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6.188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154.71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5.974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149.34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98.29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136.22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97.41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3.525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88.12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85.56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80.68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78.93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74.99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72.93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98.28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98.35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68.44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63.27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98.39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49.78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40.37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98.36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36.83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98.27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25.92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612.14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ПЕТРАНА БОГОМИЛОВА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616.161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616.81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616.35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616.163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616.22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17.72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616.193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616.166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616.83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616.37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616.36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616.73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616.159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616.38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616.79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613.20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8.985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224.64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613.18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613.26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5.548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613.23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613.24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3.348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83.70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613.17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613.11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70.87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613.21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65.39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613.22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64.23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613.16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57.40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613.19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613.25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613.10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28.64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ПЕТРАНА БОГОМИЛОВА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616.164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613.9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616.165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31.910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672.154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16803.85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9.130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380.41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380.121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380.71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380.63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4.054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380.61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98.06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380.81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380.90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381.71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381.73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381.74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381.72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380.100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99.72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378.110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378.91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378.130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378.140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4.042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378.94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378.93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378.150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378.160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378.270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ПЕТЪР РУМЕНОВ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378.260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378.250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8.830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385.21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385.12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385.11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385.13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385.14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385.62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385.61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71.31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385.50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383.41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8.142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383.42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383.60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383.70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385.80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68.110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68.120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67.83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68.24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68.23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ПЕТЪР РУМЕНОВ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77.93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4.039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77.92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77.190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72.85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76.64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76.181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76.182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77.75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77.76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77.74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77.73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77.72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4.163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104.07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48.45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76.71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76.72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26.79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31.63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ПЕТЪР РУМЕНОВ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71.43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71.54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71.53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65.80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72.91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72.92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59.04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72.130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72.53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72.44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72.74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72.52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72.72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72.73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386.34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130.04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386.54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387.71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387.72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386.53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374.90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78.17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386.43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386.45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ПЕТЪР РУМЕНОВ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386.44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76.30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387.61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386.101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58.21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386.200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386.84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386.85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386.61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64.44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64.151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64.132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64.133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64.110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90.56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46.60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66.50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281.11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9.465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381.32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381.31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ПЕТЪР РУМЕНОВ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163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65.75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5.613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378.220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5.428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382.12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382.11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383.60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382.62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384.130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384.141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384.142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385.31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385.170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1.894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47.36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385.40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385.32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10.439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73.120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73.130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73.84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73.81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73.82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73.83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73.160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73.180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6.864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68.74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68.71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48.97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72.172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6.930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72.193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36.42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66.291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ПЕТЪР РУМЕНОВ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186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58.46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376.100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376.122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376.200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375.130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376.70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375.82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376.121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376.90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386.130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7.022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375.110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386.140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376.40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5.552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376.112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5.464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376.210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375.120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4.727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375.60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386.100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3.559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88.98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375.72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375.73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376.142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376.141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376.51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376.52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376.53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386.63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386.60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388.90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388.52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388.51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ПЕТЪР РУМЕНОВ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190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388.80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2.967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74.17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388.101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388.33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388.34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389.30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389.42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390.90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53.69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391.70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392.60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392.190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84.23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392.180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392.120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390.71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740.070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119.690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2992.24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667.17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667.16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48.89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667.15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669.6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669.5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9.339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669.10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669.3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669.8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6.441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161.03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669.7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669.9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4.640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116.00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4.559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5.21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ПЕТЪР СТРАТИЛОВ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653.30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653.46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653.11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653.12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653.16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653.36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653.37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653.31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653.45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653.18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653.6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653.17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653.47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78.24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653.48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74.08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653.53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653.39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2.728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68.20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653.38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653.49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59.96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653.34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653.41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653.33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42.90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653.42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ПЕТЪР СТРАТИЛОВ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653.43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653.44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653.50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641.32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9.449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236.22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637.4149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637.4152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637.27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637.43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5.652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637.25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5.046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637.44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5.013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125.32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637.4155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4.128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637.51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637.62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637.79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0.945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23.62</w:t>
            </w: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13.80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rPr>
          <w:gridBefore w:val="1"/>
          <w:wBefore w:w="72" w:type="dxa"/>
          <w:trHeight w:val="241"/>
          <w:jc w:val="right"/>
        </w:trPr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8.081</w:t>
            </w:r>
          </w:p>
        </w:tc>
        <w:tc>
          <w:tcPr>
            <w:tcW w:w="1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202.03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СТРАТИЛОВ ИЦЕВ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630.39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5.556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261.902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51.403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1285.06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342A43">
            <w:pPr>
              <w:autoSpaceDE w:val="0"/>
              <w:autoSpaceDN w:val="0"/>
              <w:adjustRightInd w:val="0"/>
              <w:spacing w:line="227" w:lineRule="exact"/>
              <w:ind w:left="-362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5.089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4.775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119.37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4.638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115.96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112.47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86.23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132.21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133.27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73.63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133.28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132.20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132.22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131.45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2.044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132.26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49.64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42.68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132.25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133.29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39.23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38.01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33.82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29.71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133.21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132.28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133.25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133.23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132.27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133.22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132.29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12.24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10.09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133.17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713.20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713.21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713.24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713.12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713.10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713.11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713.25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713.9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12.31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721.360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721.359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721.326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721.338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721.358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721.325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721.340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721.333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2.536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63.40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721.76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721.339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721.357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721.349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721.336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721.337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721.354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36.75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721.501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721.355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721.365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721.77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721.364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721.351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721.347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721.361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721.362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26.02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721.312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721.348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25.87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721.388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721.353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721.342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721.78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721.314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721.350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721.332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721.80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721.356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721.316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721.335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721.315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721.334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721.317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721.345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721.346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721.83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721.307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721.303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721.331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721.308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 88 ЕООД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721.309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204.031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47.575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1189.38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732.21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731.26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321.1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322.1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731.30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10.389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301.14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322.3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731.28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731.27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7.756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322.8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731.32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7.342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322.2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731.16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732.13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321.13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6.869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171.72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732.12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732.23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6.354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321.3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731.36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731.29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731.31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321.12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321.15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732.30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732.32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5.222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130.55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732.33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5.222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322.56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732.24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731.35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321.7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301.11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731.48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4.274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106.85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301.10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321.22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99.83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731.12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732.27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732.28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301.12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731.10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85.57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322.6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732.34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322.7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731.46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301.13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731.15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321.2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322.14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322.13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732.106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732.101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732.102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732.105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731.42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2.994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74.85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731.38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731.45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321.11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731.41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321.4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301.2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321.6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322.10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731.39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59.98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731.40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731.34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731.33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321.5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732.103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321.9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321.10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731.14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322.60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321.14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52.25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733.61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13.646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341.15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733.11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733.20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733.22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733.419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331.58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10.142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733.40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331.60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9.524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733.16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733.39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733.42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331.32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331.34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8.139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331.59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8.059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733.27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7.258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181.45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331.36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733.23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733.44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6.909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172.72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733.34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733.50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733.28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733.41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733.36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733.21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733.421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733.35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331.55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5.522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733.427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5.154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733.64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733.65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733.63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331.38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733.12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331.45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733.62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733.60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4.385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4.349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108.73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733.25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331.31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331.44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733.54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733.56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733.24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733.30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733.46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733.45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331.35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3.574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331.42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733.53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331.43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733.59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733.51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733.423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331.48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331.49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331.39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733.58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733.18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331.47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331.30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733.55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733.47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331.40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331.46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49.67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733.57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331.37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733.52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5.21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25.986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739.30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20.883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739.16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739.23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739.15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739.24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738.17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739.14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739.13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739.12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739.56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739.18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739.26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739.27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739.35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739.21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738.37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738.12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738.10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738.11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738.36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5.954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738.14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739.20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738.34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739.38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739.39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739.40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739.37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739.11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124.97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739.36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739.17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738.32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738.35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738.28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117.47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738.31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738.13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739.28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738.33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738.26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4.530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738.16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4.528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738.29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738.30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738.25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738.24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738.22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4.113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739.32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739.33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738.27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738.23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738.21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739.31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738.20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739.53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78.70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738.41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738.40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738.18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64.72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738.19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739.51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641.28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51.24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738.38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738.38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102.38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738.2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751.20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23.559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730.3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730.13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751.12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751.22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751.21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750.8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11.384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751.15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10.957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273.93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750.9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751.27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730.8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8.908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750.1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750.11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730.9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751.23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6.078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730.11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4.711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117.77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751.32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751.31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91.26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751.33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66.98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750.5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750.7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751.28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751.17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751.11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751.14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751.24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4.46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3.552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69.53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62.48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54.97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54.54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80.66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37.50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31.83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80.65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8.46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770.31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734.12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39.092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735.14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24.997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24.596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734.13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735.48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341.17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19.427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342.21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341.20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17.973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735.22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341.12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342.16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341.11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735.17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735.23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341.23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735.29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342.15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735.10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735.15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735.16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735.20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341.28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341.29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735.13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735.25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735.18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341.18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11.546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341.19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735.19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734.22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734.15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734.16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735.26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735.54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735.21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10.159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734.34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734.33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735.30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735.45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735.27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8.284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8.057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201.43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735.59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8.056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342.22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342.39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342.41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342.42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7.684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342.40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7.682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342.26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342.31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7.431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735.44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735.32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735.38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735.41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342.27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341.22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734.31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342.11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341.21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342.13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735.28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341.15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6.641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342.12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342.10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162.43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735.11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157.47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734.14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150.03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341.10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149.95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5.996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149.90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342.25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734.30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341.25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735.43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341.27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342.19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735.39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735.47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734.29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734.23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735.121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735.34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735.55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734.28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734.27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342.24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735.122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735.12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342.45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341.26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342.46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734.19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735.24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736.30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734.21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734.20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341.31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341.14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341.32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342.33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342.34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735.50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735.51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341.33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735.46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342.28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735.49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735.35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736.29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342.44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342.43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342.43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68.73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735.36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341.13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735.37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734.25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736.26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736.28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734.35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736.20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736.21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736.45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736.44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736.43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736.23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736.22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736.42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736.41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736.24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736.34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736.33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5.591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721.202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721.203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721.60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721.59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721.392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2.034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50.86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721.50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721.57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721.49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721.63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36.82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721.55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721.401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25.50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721.58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25.04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721.52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721.53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721.74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721.48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721.46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721.56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0.826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721.62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721.44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721.84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721.406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721.51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721.47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721.54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721.393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721.83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721.405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721.80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721.3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С.А.Р.-ИМПЕКС ООД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730.16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8.675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lastRenderedPageBreak/>
              <w:t>ОБЩО за ползвателя (дка)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3023.752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179.647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4491.17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770.57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8.366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6.454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161.35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27.112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6.341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158.53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27.111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28.62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28.63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3.616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28.61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27.60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1.416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35.39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402.100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67.007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202.11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10.741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71.32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71.31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70.103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70.102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157.680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14.211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355.27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391.40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399.43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22.497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13.226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330.66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40.28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4.879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121.97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40.27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4.879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121.97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2.128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39.46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5.387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39.49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4.202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105.05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72.29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39.63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68.25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5.719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142.97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664.9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8.151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203.77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664.5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86.78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643.15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8.263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206.58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643.14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199.81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642.42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642.10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643.24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643.13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643.12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3.280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82.00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642.14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642.15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642.11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642.39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642.33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72.47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60.25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642.16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642.12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642.17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642.40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642.29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642.34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642.37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39.98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642.31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39.88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642.35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30.00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642.41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1.138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642.32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7.586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189.65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39.67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67.39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62.46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365.90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11.247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652.20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54.01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667.3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99.51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664.19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86.25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664.18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3.114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77.85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664.3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60.00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664.2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6.719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167.98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6.535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5.145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128.63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4.959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62.8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4.774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3.419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85.47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62.30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67.50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67.47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58.94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54.97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52.50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62.4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62.19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46.62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62.26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9.076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395.30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7.955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632.13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632.36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3.428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85.69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636.4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7.605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636.27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636.5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636.2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636.3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66.92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636.6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636.24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636.20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636.19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636.23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4.019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100.46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636.58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74.62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636.55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38.74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636.56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ПЕТКОВ ЯНКОВ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732.22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12.518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251.663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166.187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4154.68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363.120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15.853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363.11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13.243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363.13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12.398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363.140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11.637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363.130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363.70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6.866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171.64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363.30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6.065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151.63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363.20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5.736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363.181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4.329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108.22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363.90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3.986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99.64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363.61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3.946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98.65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363.151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363.152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97.38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363.153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363.154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363.100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81.92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363.12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79.22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363.165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363.110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2.248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56.19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363.82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363.81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363.50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1.648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394.140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7.89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394.100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89.370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40.119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1002.98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НИКОЛОВ КОЛЧЕВ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387.100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НИКОЛОВ КОЛЧЕВ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69.50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37.48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НИКОЛОВ КОЛЧЕВ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69.52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25.52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НИКОЛОВ КОЛЧЕВ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69.51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21.52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НИКОЛОВ КОЛЧЕВ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105.23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5.647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141.18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НИКОЛОВ КОЛЧЕВ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105.22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5.338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133.44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НИКОЛОВ КОЛЧЕВ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105.26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3.618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90.45</w:t>
            </w:r>
          </w:p>
        </w:tc>
      </w:tr>
      <w:tr w:rsidR="00F61B89" w:rsidTr="00775BF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61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НИКОЛОВ КОЛЧЕВ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105.25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69.26</w:t>
            </w:r>
          </w:p>
        </w:tc>
      </w:tr>
      <w:tr w:rsidR="00F61B89" w:rsidTr="00775BF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381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НИКОЛОВ КОЛЧЕВ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105.27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28.27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2.786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21.885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547.13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69.82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1.908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47.70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69.81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75.62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75.61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1.242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31.04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75.63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1.218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30.44</w:t>
            </w: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402.81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402.82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2.532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ЦВЕТЕЛИНА НЕНОВА БОРИСОВА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402.83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402.152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4.445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402.153</w:t>
            </w: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4.101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F61B89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18.970</w:t>
            </w: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4.367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1B89" w:rsidRDefault="00F61B89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109.18</w:t>
            </w:r>
          </w:p>
        </w:tc>
      </w:tr>
      <w:tr w:rsidR="00342A43" w:rsidTr="00342A43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2A43" w:rsidRPr="00342A43" w:rsidRDefault="00342A43" w:rsidP="00342A4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342A4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землището(дка)</w:t>
            </w:r>
          </w:p>
        </w:tc>
        <w:tc>
          <w:tcPr>
            <w:tcW w:w="8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2A43" w:rsidRPr="00342A43" w:rsidRDefault="00342A43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2A43" w:rsidRPr="00342A43" w:rsidRDefault="00342A43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2A43" w:rsidRPr="00342A43" w:rsidRDefault="00342A43" w:rsidP="00342A43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bg-BG"/>
              </w:rPr>
            </w:pPr>
            <w:r w:rsidRPr="00342A4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13656.73</w:t>
            </w:r>
          </w:p>
          <w:p w:rsidR="00342A43" w:rsidRPr="00342A43" w:rsidRDefault="00342A43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2A43" w:rsidRPr="00342A43" w:rsidRDefault="00342A43" w:rsidP="00F61B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2A43" w:rsidRPr="00342A43" w:rsidRDefault="00342A43" w:rsidP="00342A43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bg-BG"/>
              </w:rPr>
            </w:pPr>
            <w:r w:rsidRPr="00342A4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4053.713</w:t>
            </w:r>
          </w:p>
          <w:p w:rsidR="00342A43" w:rsidRPr="00342A43" w:rsidRDefault="00342A43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2A43" w:rsidRPr="00342A43" w:rsidRDefault="00342A43" w:rsidP="00342A43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bg-BG"/>
              </w:rPr>
            </w:pPr>
            <w:r w:rsidRPr="00342A4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101342.8</w:t>
            </w:r>
          </w:p>
          <w:p w:rsidR="00342A43" w:rsidRPr="00342A43" w:rsidRDefault="00342A43" w:rsidP="00F61B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</w:p>
        </w:tc>
      </w:tr>
    </w:tbl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CE78CA">
        <w:rPr>
          <w:lang w:val="bg-BG"/>
        </w:rPr>
        <w:t>Н</w:t>
      </w:r>
      <w:proofErr w:type="spellStart"/>
      <w:r w:rsidRPr="00CE78CA">
        <w:rPr>
          <w:lang w:val="ru-RU"/>
        </w:rPr>
        <w:t>астоящата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заповед</w:t>
      </w:r>
      <w:proofErr w:type="spellEnd"/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заедно</w:t>
      </w:r>
      <w:proofErr w:type="spellEnd"/>
      <w:r w:rsidRPr="00CE78CA">
        <w:rPr>
          <w:lang w:val="ru-RU"/>
        </w:rPr>
        <w:t xml:space="preserve"> с </w:t>
      </w:r>
      <w:proofErr w:type="spellStart"/>
      <w:r w:rsidRPr="00CE78CA">
        <w:rPr>
          <w:lang w:val="ru-RU"/>
        </w:rPr>
        <w:t>окончателните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регистри</w:t>
      </w:r>
      <w:proofErr w:type="spellEnd"/>
      <w:r w:rsidRPr="00CE78CA">
        <w:rPr>
          <w:lang w:val="ru-RU"/>
        </w:rPr>
        <w:t xml:space="preserve"> и карта на </w:t>
      </w:r>
      <w:proofErr w:type="spellStart"/>
      <w:r w:rsidRPr="00CE78CA">
        <w:rPr>
          <w:lang w:val="ru-RU"/>
        </w:rPr>
        <w:t>ползването</w:t>
      </w:r>
      <w:proofErr w:type="spellEnd"/>
      <w:r w:rsidRPr="00CE78CA">
        <w:rPr>
          <w:lang w:val="ru-RU"/>
        </w:rPr>
        <w:t xml:space="preserve">, да се </w:t>
      </w:r>
      <w:proofErr w:type="spellStart"/>
      <w:r w:rsidRPr="00CE78CA">
        <w:rPr>
          <w:lang w:val="ru-RU"/>
        </w:rPr>
        <w:t>обяви</w:t>
      </w:r>
      <w:proofErr w:type="spellEnd"/>
      <w:r w:rsidRPr="00CE78CA">
        <w:rPr>
          <w:lang w:val="ru-RU"/>
        </w:rPr>
        <w:t xml:space="preserve"> в </w:t>
      </w:r>
      <w:proofErr w:type="spellStart"/>
      <w:r w:rsidRPr="00CE78CA">
        <w:rPr>
          <w:lang w:val="ru-RU"/>
        </w:rPr>
        <w:t>кметството</w:t>
      </w:r>
      <w:proofErr w:type="spellEnd"/>
      <w:r w:rsidRPr="00CE78CA">
        <w:rPr>
          <w:lang w:val="ru-RU"/>
        </w:rPr>
        <w:t xml:space="preserve"> и в </w:t>
      </w:r>
      <w:proofErr w:type="spellStart"/>
      <w:r w:rsidRPr="00CE78CA">
        <w:rPr>
          <w:lang w:val="ru-RU"/>
        </w:rPr>
        <w:t>сградата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общинската</w:t>
      </w:r>
      <w:proofErr w:type="spellEnd"/>
      <w:r w:rsidRPr="00CE78CA">
        <w:rPr>
          <w:lang w:val="ru-RU"/>
        </w:rPr>
        <w:t xml:space="preserve"> служба по 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ru-RU"/>
        </w:rPr>
        <w:t xml:space="preserve"> и се </w:t>
      </w:r>
      <w:proofErr w:type="spellStart"/>
      <w:r w:rsidRPr="00CE78CA">
        <w:rPr>
          <w:lang w:val="ru-RU"/>
        </w:rPr>
        <w:t>публикува</w:t>
      </w:r>
      <w:proofErr w:type="spellEnd"/>
      <w:r w:rsidRPr="00CE78CA">
        <w:rPr>
          <w:lang w:val="ru-RU"/>
        </w:rPr>
        <w:t xml:space="preserve"> на интернет </w:t>
      </w:r>
      <w:proofErr w:type="spellStart"/>
      <w:r w:rsidRPr="00CE78CA">
        <w:rPr>
          <w:lang w:val="ru-RU"/>
        </w:rPr>
        <w:t>страницата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общината</w:t>
      </w:r>
      <w:proofErr w:type="spellEnd"/>
      <w:r w:rsidRPr="00CE78CA">
        <w:rPr>
          <w:lang w:val="ru-RU"/>
        </w:rPr>
        <w:t xml:space="preserve"> и на </w:t>
      </w:r>
      <w:proofErr w:type="spellStart"/>
      <w:r w:rsidRPr="00CE78CA">
        <w:rPr>
          <w:lang w:val="ru-RU"/>
        </w:rPr>
        <w:t>областната</w:t>
      </w:r>
      <w:proofErr w:type="spellEnd"/>
      <w:r w:rsidRPr="00CE78CA">
        <w:rPr>
          <w:lang w:val="ru-RU"/>
        </w:rPr>
        <w:t xml:space="preserve"> дирекция "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bg-BG"/>
        </w:rPr>
        <w:t>“</w:t>
      </w: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може</w:t>
      </w:r>
      <w:proofErr w:type="spellEnd"/>
      <w:r w:rsidRPr="00CE78CA">
        <w:rPr>
          <w:lang w:val="ru-RU"/>
        </w:rPr>
        <w:t xml:space="preserve"> да </w:t>
      </w:r>
      <w:proofErr w:type="spellStart"/>
      <w:r w:rsidRPr="00CE78CA">
        <w:rPr>
          <w:lang w:val="ru-RU"/>
        </w:rPr>
        <w:t>бъде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обжалвана</w:t>
      </w:r>
      <w:proofErr w:type="spellEnd"/>
      <w:r w:rsidRPr="00CE78CA">
        <w:rPr>
          <w:lang w:val="ru-RU"/>
        </w:rPr>
        <w:t xml:space="preserve"> в 14-дневен срок по </w:t>
      </w:r>
      <w:proofErr w:type="spellStart"/>
      <w:r w:rsidRPr="00CE78CA">
        <w:rPr>
          <w:lang w:val="ru-RU"/>
        </w:rPr>
        <w:t>реда</w:t>
      </w:r>
      <w:proofErr w:type="spellEnd"/>
      <w:r w:rsidRPr="00CE78CA">
        <w:rPr>
          <w:lang w:val="ru-RU"/>
        </w:rPr>
        <w:t xml:space="preserve"> на</w:t>
      </w:r>
      <w:r w:rsidR="00647305">
        <w:rPr>
          <w:lang w:val="ru-RU"/>
        </w:rPr>
        <w:t xml:space="preserve"> </w:t>
      </w:r>
      <w:proofErr w:type="spellStart"/>
      <w:r w:rsidRPr="00CE78CA">
        <w:rPr>
          <w:lang w:val="ru-RU"/>
        </w:rPr>
        <w:t>Административнопроцесуалния</w:t>
      </w:r>
      <w:proofErr w:type="spellEnd"/>
      <w:r w:rsidRPr="00CE78CA">
        <w:rPr>
          <w:lang w:val="ru-RU"/>
        </w:rPr>
        <w:t xml:space="preserve"> кодекс.</w:t>
      </w:r>
    </w:p>
    <w:p w:rsidR="00F06BC9" w:rsidRPr="002725F6" w:rsidRDefault="00F06BC9" w:rsidP="00775BFD">
      <w:pPr>
        <w:spacing w:line="276" w:lineRule="auto"/>
        <w:ind w:firstLine="720"/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Обжалването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не </w:t>
      </w:r>
      <w:proofErr w:type="spellStart"/>
      <w:r w:rsidRPr="00CE78CA">
        <w:rPr>
          <w:lang w:val="ru-RU"/>
        </w:rPr>
        <w:t>спира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изпълнението</w:t>
      </w:r>
      <w:proofErr w:type="spellEnd"/>
      <w:r w:rsidRPr="00CE78CA">
        <w:rPr>
          <w:lang w:val="ru-RU"/>
        </w:rPr>
        <w:t xml:space="preserve"> й.</w:t>
      </w:r>
    </w:p>
    <w:p w:rsidR="009B3FDB" w:rsidRDefault="009B3FDB" w:rsidP="001176AD">
      <w:pPr>
        <w:spacing w:line="276" w:lineRule="auto"/>
        <w:ind w:firstLine="720"/>
        <w:jc w:val="both"/>
        <w:rPr>
          <w:lang w:val="ru-RU"/>
        </w:rPr>
      </w:pPr>
      <w:proofErr w:type="spellStart"/>
      <w:r w:rsidRPr="00CE78CA">
        <w:rPr>
          <w:lang w:val="ru-RU"/>
        </w:rPr>
        <w:t>Ползвателите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земеделски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земи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са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длъжни</w:t>
      </w:r>
      <w:proofErr w:type="spellEnd"/>
      <w:r w:rsidRPr="00CE78CA">
        <w:rPr>
          <w:lang w:val="ru-RU"/>
        </w:rPr>
        <w:t xml:space="preserve">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 xml:space="preserve">т по </w:t>
      </w:r>
      <w:proofErr w:type="spellStart"/>
      <w:r w:rsidR="0049558A">
        <w:rPr>
          <w:lang w:val="bg-BG"/>
        </w:rPr>
        <w:t>набирателна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бюджетна</w:t>
      </w:r>
      <w:proofErr w:type="spellEnd"/>
      <w:r w:rsidRPr="00CE78CA">
        <w:rPr>
          <w:lang w:val="ru-RU"/>
        </w:rPr>
        <w:t xml:space="preserve"> сметка в </w:t>
      </w:r>
      <w:proofErr w:type="spellStart"/>
      <w:r w:rsidRPr="00CE78CA">
        <w:rPr>
          <w:lang w:val="ru-RU"/>
        </w:rPr>
        <w:t>областна</w:t>
      </w:r>
      <w:proofErr w:type="spellEnd"/>
      <w:r w:rsidRPr="00CE78CA">
        <w:rPr>
          <w:lang w:val="ru-RU"/>
        </w:rPr>
        <w:t xml:space="preserve"> дирекция "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ru-RU"/>
        </w:rPr>
        <w:t>" – Софи</w:t>
      </w:r>
      <w:r w:rsidR="002134F9">
        <w:rPr>
          <w:lang w:val="ru-RU"/>
        </w:rPr>
        <w:t>я</w:t>
      </w:r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област</w:t>
      </w:r>
      <w:proofErr w:type="spellEnd"/>
      <w:r w:rsidR="00992DF8">
        <w:rPr>
          <w:b/>
          <w:lang w:val="ru-RU"/>
        </w:rPr>
        <w:t xml:space="preserve">, </w:t>
      </w:r>
      <w:proofErr w:type="spellStart"/>
      <w:r w:rsidR="00992DF8" w:rsidRPr="00992DF8">
        <w:rPr>
          <w:b/>
          <w:lang w:val="ru-RU"/>
        </w:rPr>
        <w:t>Банка:УниКредитБулбанк</w:t>
      </w:r>
      <w:proofErr w:type="spellEnd"/>
      <w:r w:rsidR="00992DF8">
        <w:rPr>
          <w:b/>
          <w:lang w:val="ru-RU"/>
        </w:rPr>
        <w:t>,</w:t>
      </w:r>
      <w:r w:rsidR="00647305">
        <w:rPr>
          <w:b/>
          <w:lang w:val="ru-RU"/>
        </w:rPr>
        <w:t xml:space="preserve">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сумата</w:t>
      </w:r>
      <w:proofErr w:type="spellEnd"/>
      <w:r w:rsidRPr="00CE78CA">
        <w:rPr>
          <w:lang w:val="ru-RU"/>
        </w:rPr>
        <w:t xml:space="preserve"> в размер на </w:t>
      </w:r>
      <w:proofErr w:type="spellStart"/>
      <w:r w:rsidRPr="00CE78CA">
        <w:rPr>
          <w:lang w:val="ru-RU"/>
        </w:rPr>
        <w:t>средното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годишно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рентно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плащане</w:t>
      </w:r>
      <w:proofErr w:type="spellEnd"/>
      <w:r w:rsidRPr="00CE78CA">
        <w:rPr>
          <w:lang w:val="ru-RU"/>
        </w:rPr>
        <w:t xml:space="preserve"> за </w:t>
      </w:r>
      <w:proofErr w:type="spellStart"/>
      <w:r w:rsidRPr="00CE78CA">
        <w:rPr>
          <w:lang w:val="ru-RU"/>
        </w:rPr>
        <w:t>землището</w:t>
      </w:r>
      <w:proofErr w:type="spellEnd"/>
      <w:r w:rsidRPr="00CE78CA">
        <w:rPr>
          <w:lang w:val="ru-RU"/>
        </w:rPr>
        <w:t xml:space="preserve"> </w:t>
      </w:r>
      <w:r w:rsidRPr="00CE78CA">
        <w:rPr>
          <w:b/>
          <w:lang w:val="ru-RU"/>
        </w:rPr>
        <w:t xml:space="preserve">в срок до три </w:t>
      </w:r>
      <w:proofErr w:type="spellStart"/>
      <w:r w:rsidRPr="00CE78CA">
        <w:rPr>
          <w:b/>
          <w:lang w:val="ru-RU"/>
        </w:rPr>
        <w:t>месеца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публикуване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>.</w:t>
      </w:r>
    </w:p>
    <w:p w:rsidR="00F06BC9" w:rsidRPr="00CE78CA" w:rsidRDefault="00F06BC9" w:rsidP="001176AD">
      <w:pPr>
        <w:spacing w:line="276" w:lineRule="auto"/>
        <w:ind w:firstLine="720"/>
        <w:jc w:val="both"/>
        <w:rPr>
          <w:lang w:val="ru-RU"/>
        </w:rPr>
      </w:pPr>
      <w:proofErr w:type="spellStart"/>
      <w:r w:rsidRPr="00CE78CA">
        <w:rPr>
          <w:lang w:val="ru-RU"/>
        </w:rPr>
        <w:t>Копие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да </w:t>
      </w:r>
      <w:proofErr w:type="spellStart"/>
      <w:r w:rsidRPr="00CE78CA">
        <w:rPr>
          <w:lang w:val="ru-RU"/>
        </w:rPr>
        <w:t>бъд</w:t>
      </w:r>
      <w:r w:rsidR="00713EC9">
        <w:rPr>
          <w:lang w:val="ru-RU"/>
        </w:rPr>
        <w:t>е</w:t>
      </w:r>
      <w:proofErr w:type="spellEnd"/>
      <w:r w:rsidR="00713EC9">
        <w:rPr>
          <w:lang w:val="ru-RU"/>
        </w:rPr>
        <w:t xml:space="preserve"> </w:t>
      </w:r>
      <w:proofErr w:type="spellStart"/>
      <w:r w:rsidR="00713EC9">
        <w:rPr>
          <w:lang w:val="ru-RU"/>
        </w:rPr>
        <w:t>връчена</w:t>
      </w:r>
      <w:proofErr w:type="spellEnd"/>
      <w:r w:rsidR="00713EC9">
        <w:rPr>
          <w:lang w:val="ru-RU"/>
        </w:rPr>
        <w:t xml:space="preserve"> на </w:t>
      </w:r>
      <w:proofErr w:type="spellStart"/>
      <w:r w:rsidR="00713EC9">
        <w:rPr>
          <w:lang w:val="ru-RU"/>
        </w:rPr>
        <w:t>началника</w:t>
      </w:r>
      <w:proofErr w:type="spellEnd"/>
      <w:r w:rsidR="00713EC9">
        <w:rPr>
          <w:lang w:val="ru-RU"/>
        </w:rPr>
        <w:t xml:space="preserve"> на ОСЗ –</w:t>
      </w:r>
      <w:r w:rsidR="002134F9">
        <w:rPr>
          <w:lang w:val="ru-RU"/>
        </w:rPr>
        <w:t xml:space="preserve"> гр. </w:t>
      </w:r>
      <w:proofErr w:type="spellStart"/>
      <w:r w:rsidR="002207CC">
        <w:rPr>
          <w:lang w:val="ru-RU"/>
        </w:rPr>
        <w:t>Костинброд</w:t>
      </w:r>
      <w:proofErr w:type="spellEnd"/>
      <w:r w:rsidRPr="00CE78CA">
        <w:rPr>
          <w:lang w:val="ru-RU"/>
        </w:rPr>
        <w:t xml:space="preserve"> и на </w:t>
      </w:r>
      <w:proofErr w:type="spellStart"/>
      <w:r w:rsidRPr="00CE78CA">
        <w:rPr>
          <w:lang w:val="ru-RU"/>
        </w:rPr>
        <w:t>представителите</w:t>
      </w:r>
      <w:proofErr w:type="spellEnd"/>
      <w:r w:rsidRPr="00CE78CA">
        <w:rPr>
          <w:lang w:val="ru-RU"/>
        </w:rPr>
        <w:t xml:space="preserve"> на община</w:t>
      </w:r>
      <w:r w:rsidR="002134F9" w:rsidRPr="002134F9">
        <w:rPr>
          <w:lang w:val="ru-RU"/>
        </w:rPr>
        <w:t xml:space="preserve"> </w:t>
      </w:r>
      <w:r w:rsidR="002134F9">
        <w:rPr>
          <w:lang w:val="ru-RU"/>
        </w:rPr>
        <w:t>гр</w:t>
      </w:r>
      <w:r w:rsidR="002207CC">
        <w:rPr>
          <w:lang w:val="ru-RU"/>
        </w:rPr>
        <w:t>.</w:t>
      </w:r>
      <w:r w:rsidR="00073297">
        <w:t xml:space="preserve"> </w:t>
      </w:r>
      <w:proofErr w:type="spellStart"/>
      <w:r w:rsidR="002207CC">
        <w:rPr>
          <w:lang w:val="ru-RU"/>
        </w:rPr>
        <w:t>Костинброд</w:t>
      </w:r>
      <w:proofErr w:type="spellEnd"/>
      <w:r w:rsidR="002134F9">
        <w:rPr>
          <w:lang w:val="ru-RU"/>
        </w:rPr>
        <w:t xml:space="preserve"> </w:t>
      </w:r>
      <w:r w:rsidRPr="00CE78CA">
        <w:rPr>
          <w:lang w:val="ru-RU"/>
        </w:rPr>
        <w:t xml:space="preserve">и </w:t>
      </w:r>
      <w:proofErr w:type="spellStart"/>
      <w:r w:rsidRPr="00CE78CA">
        <w:rPr>
          <w:lang w:val="ru-RU"/>
        </w:rPr>
        <w:t>кметство</w:t>
      </w:r>
      <w:proofErr w:type="spellEnd"/>
      <w:r w:rsidRPr="00CE78CA">
        <w:rPr>
          <w:lang w:val="ru-RU"/>
        </w:rPr>
        <w:t xml:space="preserve"> на </w:t>
      </w:r>
      <w:r w:rsidR="007A16C0">
        <w:rPr>
          <w:lang w:val="ru-RU"/>
        </w:rPr>
        <w:t>гр.</w:t>
      </w:r>
      <w:r w:rsidR="00073297">
        <w:t xml:space="preserve"> </w:t>
      </w:r>
      <w:proofErr w:type="spellStart"/>
      <w:r w:rsidR="007A16C0">
        <w:rPr>
          <w:lang w:val="ru-RU"/>
        </w:rPr>
        <w:t>Костинброд</w:t>
      </w:r>
      <w:proofErr w:type="spellEnd"/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участници</w:t>
      </w:r>
      <w:proofErr w:type="spellEnd"/>
      <w:r w:rsidRPr="00CE78CA">
        <w:rPr>
          <w:lang w:val="ru-RU"/>
        </w:rPr>
        <w:t xml:space="preserve"> в </w:t>
      </w:r>
      <w:proofErr w:type="spellStart"/>
      <w:r w:rsidRPr="00CE78CA">
        <w:rPr>
          <w:lang w:val="ru-RU"/>
        </w:rPr>
        <w:t>комисията</w:t>
      </w:r>
      <w:proofErr w:type="spellEnd"/>
      <w:r w:rsidRPr="00CE78CA">
        <w:rPr>
          <w:lang w:val="ru-RU"/>
        </w:rPr>
        <w:t xml:space="preserve"> – за сведение и </w:t>
      </w:r>
      <w:proofErr w:type="spellStart"/>
      <w:r w:rsidRPr="00CE78CA">
        <w:rPr>
          <w:lang w:val="ru-RU"/>
        </w:rPr>
        <w:t>изпълнение</w:t>
      </w:r>
      <w:proofErr w:type="spellEnd"/>
      <w:r w:rsidRPr="00CE78CA">
        <w:rPr>
          <w:lang w:val="ru-RU"/>
        </w:rPr>
        <w:t>.</w:t>
      </w:r>
    </w:p>
    <w:p w:rsidR="00753FF4" w:rsidRPr="00535D58" w:rsidRDefault="00753FF4" w:rsidP="001176AD">
      <w:pPr>
        <w:spacing w:line="276" w:lineRule="auto"/>
        <w:ind w:firstLine="720"/>
        <w:jc w:val="both"/>
        <w:rPr>
          <w:lang w:val="bg-BG"/>
        </w:rPr>
      </w:pPr>
      <w:r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041CA1" w:rsidRDefault="00041CA1" w:rsidP="00C97D65">
      <w:pPr>
        <w:rPr>
          <w:b/>
        </w:rPr>
      </w:pPr>
    </w:p>
    <w:p w:rsidR="00572E79" w:rsidRDefault="00572E79" w:rsidP="00C97D65">
      <w:pPr>
        <w:rPr>
          <w:b/>
        </w:rPr>
      </w:pPr>
    </w:p>
    <w:p w:rsidR="00C97D65" w:rsidRDefault="00C97D65" w:rsidP="00C97D65">
      <w:pPr>
        <w:rPr>
          <w:b/>
          <w:lang w:val="bg-BG"/>
        </w:rPr>
      </w:pPr>
      <w:r>
        <w:rPr>
          <w:b/>
          <w:lang w:val="bg-BG"/>
        </w:rPr>
        <w:t xml:space="preserve">АНТОНИЯ СТОИМЕНОВА    </w:t>
      </w:r>
      <w:r w:rsidR="001D2491">
        <w:rPr>
          <w:b/>
        </w:rPr>
        <w:t>/</w:t>
      </w:r>
      <w:r w:rsidR="001D2491">
        <w:rPr>
          <w:b/>
          <w:lang w:val="bg-BG"/>
        </w:rPr>
        <w:t>П/</w:t>
      </w:r>
      <w:bookmarkStart w:id="0" w:name="_GoBack"/>
      <w:bookmarkEnd w:id="0"/>
      <w:r>
        <w:rPr>
          <w:b/>
          <w:lang w:val="bg-BG"/>
        </w:rPr>
        <w:t xml:space="preserve"> </w:t>
      </w:r>
      <w:r>
        <w:rPr>
          <w:b/>
          <w:lang w:val="bg-BG"/>
        </w:rPr>
        <w:tab/>
        <w:t xml:space="preserve"> </w:t>
      </w:r>
    </w:p>
    <w:p w:rsidR="00F06BC9" w:rsidRPr="00CE78CA" w:rsidRDefault="00F06BC9" w:rsidP="00C14655">
      <w:pPr>
        <w:tabs>
          <w:tab w:val="center" w:pos="4748"/>
        </w:tabs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  <w:r w:rsidR="00C14655">
        <w:rPr>
          <w:i/>
          <w:lang w:val="bg-BG"/>
        </w:rPr>
        <w:tab/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8E1112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sectPr w:rsidR="00F06BC9" w:rsidRPr="00CE78CA" w:rsidSect="00AC52A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68" w:right="1440" w:bottom="709" w:left="1800" w:header="426" w:footer="38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E75" w:rsidRDefault="00FD0E75">
      <w:r>
        <w:separator/>
      </w:r>
    </w:p>
  </w:endnote>
  <w:endnote w:type="continuationSeparator" w:id="0">
    <w:p w:rsidR="00FD0E75" w:rsidRDefault="00FD0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CA1" w:rsidRPr="00004F45" w:rsidRDefault="00041CA1" w:rsidP="00882B9F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041CA1" w:rsidRPr="00083F9D" w:rsidRDefault="00041CA1" w:rsidP="00C107E5">
    <w:pPr>
      <w:tabs>
        <w:tab w:val="center" w:pos="4320"/>
        <w:tab w:val="right" w:pos="8640"/>
      </w:tabs>
      <w:ind w:right="-142"/>
      <w:jc w:val="center"/>
      <w:rPr>
        <w:rFonts w:ascii="Verdana" w:hAnsi="Verdana"/>
        <w:i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</w:t>
    </w:r>
    <w:r w:rsidRPr="005D2327">
      <w:rPr>
        <w:rFonts w:ascii="Verdana" w:hAnsi="Verdana" w:cs="Arial"/>
        <w:i/>
        <w:sz w:val="16"/>
        <w:szCs w:val="16"/>
      </w:rPr>
      <w:t xml:space="preserve"> </w:t>
    </w:r>
  </w:p>
  <w:p w:rsidR="00041CA1" w:rsidRPr="00004F45" w:rsidRDefault="00041CA1" w:rsidP="00882B9F">
    <w:pPr>
      <w:jc w:val="center"/>
      <w:rPr>
        <w:rFonts w:ascii="Verdana" w:hAnsi="Verdana"/>
        <w:noProof/>
        <w:sz w:val="16"/>
        <w:szCs w:val="16"/>
        <w:lang w:val="bg-BG"/>
      </w:rPr>
    </w:pPr>
  </w:p>
  <w:p w:rsidR="00041CA1" w:rsidRPr="00C107E5" w:rsidRDefault="00041CA1" w:rsidP="00C107E5">
    <w:pPr>
      <w:pStyle w:val="Footer"/>
      <w:tabs>
        <w:tab w:val="clear" w:pos="8640"/>
        <w:tab w:val="right" w:pos="9498"/>
      </w:tabs>
      <w:ind w:right="-284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572E79">
      <w:rPr>
        <w:rFonts w:ascii="Verdana" w:hAnsi="Verdana"/>
        <w:bCs/>
        <w:i/>
        <w:noProof/>
        <w:sz w:val="16"/>
        <w:szCs w:val="16"/>
      </w:rPr>
      <w:t>116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CA1" w:rsidRPr="00713EC9" w:rsidRDefault="00041CA1" w:rsidP="00C37346">
    <w:pPr>
      <w:pStyle w:val="Footer"/>
      <w:framePr w:wrap="around" w:vAnchor="text" w:hAnchor="margin" w:xAlign="right" w:y="1"/>
      <w:rPr>
        <w:rStyle w:val="PageNumber"/>
        <w:sz w:val="18"/>
      </w:rPr>
    </w:pPr>
  </w:p>
  <w:p w:rsidR="00041CA1" w:rsidRPr="002639F4" w:rsidRDefault="00041CA1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041CA1" w:rsidRDefault="00041CA1" w:rsidP="00F20885">
    <w:pPr>
      <w:jc w:val="center"/>
      <w:rPr>
        <w:rFonts w:ascii="Verdana" w:hAnsi="Verdana"/>
        <w:bCs/>
        <w:i/>
        <w:sz w:val="16"/>
        <w:szCs w:val="16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e-mail: </w:t>
    </w:r>
    <w:hyperlink r:id="rId1" w:history="1">
      <w:r w:rsidRPr="003837FE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</w:p>
  <w:p w:rsidR="00041CA1" w:rsidRPr="00835BBA" w:rsidRDefault="00041CA1" w:rsidP="001176AD">
    <w:pPr>
      <w:tabs>
        <w:tab w:val="center" w:pos="4320"/>
        <w:tab w:val="right" w:pos="8640"/>
        <w:tab w:val="left" w:pos="9498"/>
        <w:tab w:val="right" w:pos="10207"/>
      </w:tabs>
      <w:ind w:right="-710"/>
      <w:jc w:val="both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bCs/>
        <w:i/>
        <w:sz w:val="16"/>
        <w:szCs w:val="16"/>
      </w:rPr>
      <w:t xml:space="preserve"> </w:t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  <w:t xml:space="preserve">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1D2491">
      <w:rPr>
        <w:rFonts w:ascii="Verdana" w:hAnsi="Verdana"/>
        <w:bCs/>
        <w:i/>
        <w:noProof/>
        <w:sz w:val="16"/>
        <w:szCs w:val="16"/>
      </w:rPr>
      <w:t>116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1D2491">
      <w:rPr>
        <w:rFonts w:ascii="Verdana" w:hAnsi="Verdana"/>
        <w:bCs/>
        <w:i/>
        <w:noProof/>
        <w:sz w:val="16"/>
        <w:szCs w:val="16"/>
      </w:rPr>
      <w:t>116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CA1" w:rsidRDefault="00041CA1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041CA1" w:rsidRPr="00004F45" w:rsidRDefault="00041CA1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041CA1" w:rsidRDefault="00041CA1" w:rsidP="00D816D6">
    <w:pPr>
      <w:tabs>
        <w:tab w:val="center" w:pos="4320"/>
        <w:tab w:val="right" w:pos="8640"/>
      </w:tabs>
      <w:ind w:right="-142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</w:t>
    </w:r>
  </w:p>
  <w:p w:rsidR="00041CA1" w:rsidRDefault="00041CA1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bCs/>
        <w:i/>
        <w:sz w:val="16"/>
        <w:szCs w:val="16"/>
      </w:rPr>
    </w:pPr>
    <w:r>
      <w:rPr>
        <w:rFonts w:ascii="Verdana" w:hAnsi="Verdana"/>
        <w:noProof/>
        <w:sz w:val="16"/>
        <w:szCs w:val="16"/>
      </w:rPr>
      <w:t xml:space="preserve">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1D2491">
      <w:rPr>
        <w:rFonts w:ascii="Verdana" w:hAnsi="Verdana"/>
        <w:bCs/>
        <w:i/>
        <w:noProof/>
        <w:sz w:val="16"/>
        <w:szCs w:val="16"/>
      </w:rPr>
      <w:t>1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1D2491">
      <w:rPr>
        <w:rFonts w:ascii="Verdana" w:hAnsi="Verdana"/>
        <w:bCs/>
        <w:i/>
        <w:noProof/>
        <w:sz w:val="16"/>
        <w:szCs w:val="16"/>
      </w:rPr>
      <w:t>116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  <w:p w:rsidR="00041CA1" w:rsidRPr="00083F9D" w:rsidRDefault="00041CA1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i/>
        <w:sz w:val="16"/>
        <w:szCs w:val="16"/>
      </w:rPr>
    </w:pPr>
    <w:r w:rsidRPr="00083F9D">
      <w:rPr>
        <w:rFonts w:ascii="Verdana" w:hAnsi="Verdana"/>
        <w:bCs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E75" w:rsidRDefault="00FD0E75">
      <w:r>
        <w:separator/>
      </w:r>
    </w:p>
  </w:footnote>
  <w:footnote w:type="continuationSeparator" w:id="0">
    <w:p w:rsidR="00FD0E75" w:rsidRDefault="00FD0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CA1" w:rsidRPr="00814D39" w:rsidRDefault="00041CA1" w:rsidP="00814D39">
    <w:pPr>
      <w:rPr>
        <w:b/>
        <w:lang w:val="bg-BG"/>
      </w:rPr>
    </w:pPr>
  </w:p>
  <w:p w:rsidR="00041CA1" w:rsidRDefault="00041CA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CA1" w:rsidRPr="001176AD" w:rsidRDefault="00041CA1" w:rsidP="005B69F7">
    <w:pPr>
      <w:pStyle w:val="Heading2"/>
      <w:rPr>
        <w:rStyle w:val="Emphasis"/>
        <w:sz w:val="26"/>
        <w:szCs w:val="26"/>
      </w:rPr>
    </w:pPr>
    <w:r>
      <w:rPr>
        <w:noProof/>
        <w:sz w:val="26"/>
        <w:szCs w:val="26"/>
        <w:lang w:eastAsia="bg-BG"/>
      </w:rPr>
      <w:drawing>
        <wp:anchor distT="0" distB="0" distL="114300" distR="114300" simplePos="0" relativeHeight="251657216" behindDoc="0" locked="0" layoutInCell="1" allowOverlap="1" wp14:anchorId="6DC93CE6" wp14:editId="5C3241E2">
          <wp:simplePos x="0" y="0"/>
          <wp:positionH relativeFrom="column">
            <wp:posOffset>6350</wp:posOffset>
          </wp:positionH>
          <wp:positionV relativeFrom="paragraph">
            <wp:posOffset>57785</wp:posOffset>
          </wp:positionV>
          <wp:extent cx="600710" cy="832485"/>
          <wp:effectExtent l="0" t="0" r="8890" b="5715"/>
          <wp:wrapSquare wrapText="bothSides"/>
          <wp:docPr id="5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41CA1" w:rsidRPr="001176AD" w:rsidRDefault="00041CA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b w:val="0"/>
        <w:noProof/>
        <w:sz w:val="26"/>
        <w:szCs w:val="26"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0F165E89" wp14:editId="683562AB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3BD6374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1176AD">
      <w:rPr>
        <w:rFonts w:ascii="Helen Bg Condensed" w:hAnsi="Helen Bg Condensed"/>
        <w:b w:val="0"/>
        <w:spacing w:val="40"/>
        <w:sz w:val="26"/>
        <w:szCs w:val="26"/>
      </w:rPr>
      <w:t>РЕПУБЛИКА БЪЛГАРИЯ</w:t>
    </w:r>
  </w:p>
  <w:p w:rsidR="00041CA1" w:rsidRPr="001176AD" w:rsidRDefault="00041CA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b w:val="0"/>
        <w:sz w:val="26"/>
        <w:szCs w:val="26"/>
      </w:rPr>
      <w:tab/>
    </w:r>
    <w:r w:rsidRPr="001176A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 храните и горите</w:t>
    </w:r>
  </w:p>
  <w:p w:rsidR="00041CA1" w:rsidRPr="001176AD" w:rsidRDefault="00041CA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041CA1" w:rsidRPr="001176AD" w:rsidRDefault="00041CA1" w:rsidP="00983B22">
    <w:pPr>
      <w:rPr>
        <w:b/>
        <w:sz w:val="26"/>
        <w:szCs w:val="26"/>
        <w:lang w:val="bg-BG"/>
      </w:rPr>
    </w:pPr>
    <w:r w:rsidRPr="001176AD">
      <w:rPr>
        <w:sz w:val="26"/>
        <w:szCs w:val="26"/>
        <w:lang w:val="ru-RU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3E93"/>
    <w:rsid w:val="00031A1D"/>
    <w:rsid w:val="000321EA"/>
    <w:rsid w:val="00033DC1"/>
    <w:rsid w:val="00041CA1"/>
    <w:rsid w:val="00045FB8"/>
    <w:rsid w:val="00073297"/>
    <w:rsid w:val="0009344D"/>
    <w:rsid w:val="00094932"/>
    <w:rsid w:val="000A519D"/>
    <w:rsid w:val="000C5047"/>
    <w:rsid w:val="000E2804"/>
    <w:rsid w:val="000E46A8"/>
    <w:rsid w:val="000F691D"/>
    <w:rsid w:val="0011473D"/>
    <w:rsid w:val="001176AD"/>
    <w:rsid w:val="001218C9"/>
    <w:rsid w:val="0012322D"/>
    <w:rsid w:val="00132B46"/>
    <w:rsid w:val="0013647C"/>
    <w:rsid w:val="00137F32"/>
    <w:rsid w:val="00155469"/>
    <w:rsid w:val="00157D06"/>
    <w:rsid w:val="00157D1E"/>
    <w:rsid w:val="00163F22"/>
    <w:rsid w:val="00164A60"/>
    <w:rsid w:val="001707BF"/>
    <w:rsid w:val="001738C2"/>
    <w:rsid w:val="00173A32"/>
    <w:rsid w:val="001850C9"/>
    <w:rsid w:val="00186E81"/>
    <w:rsid w:val="00187AE8"/>
    <w:rsid w:val="001977DC"/>
    <w:rsid w:val="001A06E4"/>
    <w:rsid w:val="001A11F7"/>
    <w:rsid w:val="001A1BA3"/>
    <w:rsid w:val="001A1C66"/>
    <w:rsid w:val="001A7478"/>
    <w:rsid w:val="001B4BA5"/>
    <w:rsid w:val="001C3F5D"/>
    <w:rsid w:val="001D066D"/>
    <w:rsid w:val="001D2491"/>
    <w:rsid w:val="0020653E"/>
    <w:rsid w:val="00212573"/>
    <w:rsid w:val="002134F9"/>
    <w:rsid w:val="002207CC"/>
    <w:rsid w:val="00225E60"/>
    <w:rsid w:val="0023186B"/>
    <w:rsid w:val="00236727"/>
    <w:rsid w:val="0024276E"/>
    <w:rsid w:val="0024337C"/>
    <w:rsid w:val="00261CFC"/>
    <w:rsid w:val="002639F4"/>
    <w:rsid w:val="00266D04"/>
    <w:rsid w:val="002725F6"/>
    <w:rsid w:val="00291BDD"/>
    <w:rsid w:val="002A10AF"/>
    <w:rsid w:val="002A1916"/>
    <w:rsid w:val="002B45CA"/>
    <w:rsid w:val="002C5874"/>
    <w:rsid w:val="002D3B8A"/>
    <w:rsid w:val="002E25EF"/>
    <w:rsid w:val="002F2872"/>
    <w:rsid w:val="002F489C"/>
    <w:rsid w:val="003015D9"/>
    <w:rsid w:val="003140CD"/>
    <w:rsid w:val="00321993"/>
    <w:rsid w:val="003253E5"/>
    <w:rsid w:val="00325630"/>
    <w:rsid w:val="0033321F"/>
    <w:rsid w:val="00334F0E"/>
    <w:rsid w:val="0033525B"/>
    <w:rsid w:val="003361C6"/>
    <w:rsid w:val="00342A43"/>
    <w:rsid w:val="00343C03"/>
    <w:rsid w:val="00345A2F"/>
    <w:rsid w:val="00352944"/>
    <w:rsid w:val="0035766D"/>
    <w:rsid w:val="003813FC"/>
    <w:rsid w:val="0038518E"/>
    <w:rsid w:val="003A6165"/>
    <w:rsid w:val="003A7442"/>
    <w:rsid w:val="003B13F6"/>
    <w:rsid w:val="003B5D35"/>
    <w:rsid w:val="003B6B61"/>
    <w:rsid w:val="003C2E20"/>
    <w:rsid w:val="003D27F5"/>
    <w:rsid w:val="003D48FB"/>
    <w:rsid w:val="003E7141"/>
    <w:rsid w:val="003F12AE"/>
    <w:rsid w:val="00401145"/>
    <w:rsid w:val="00407D9E"/>
    <w:rsid w:val="00421EF2"/>
    <w:rsid w:val="00430352"/>
    <w:rsid w:val="00434EE9"/>
    <w:rsid w:val="0043766A"/>
    <w:rsid w:val="00443D11"/>
    <w:rsid w:val="00446795"/>
    <w:rsid w:val="004503E6"/>
    <w:rsid w:val="00454CDE"/>
    <w:rsid w:val="00456FD5"/>
    <w:rsid w:val="004579DD"/>
    <w:rsid w:val="00463733"/>
    <w:rsid w:val="00463A7B"/>
    <w:rsid w:val="00467046"/>
    <w:rsid w:val="00471AF4"/>
    <w:rsid w:val="00476EAF"/>
    <w:rsid w:val="0049558A"/>
    <w:rsid w:val="00496975"/>
    <w:rsid w:val="004B10BF"/>
    <w:rsid w:val="004C255D"/>
    <w:rsid w:val="004C3144"/>
    <w:rsid w:val="004C4B62"/>
    <w:rsid w:val="004D55B8"/>
    <w:rsid w:val="004E31E0"/>
    <w:rsid w:val="004E5171"/>
    <w:rsid w:val="004E5FF6"/>
    <w:rsid w:val="004F5882"/>
    <w:rsid w:val="004F765C"/>
    <w:rsid w:val="00501C65"/>
    <w:rsid w:val="005056BD"/>
    <w:rsid w:val="00512D02"/>
    <w:rsid w:val="0051429F"/>
    <w:rsid w:val="00522D1E"/>
    <w:rsid w:val="00533524"/>
    <w:rsid w:val="00535D58"/>
    <w:rsid w:val="00544517"/>
    <w:rsid w:val="0055477D"/>
    <w:rsid w:val="0055695E"/>
    <w:rsid w:val="005604AC"/>
    <w:rsid w:val="00564A90"/>
    <w:rsid w:val="0057056E"/>
    <w:rsid w:val="00572E79"/>
    <w:rsid w:val="005745ED"/>
    <w:rsid w:val="00575425"/>
    <w:rsid w:val="00576362"/>
    <w:rsid w:val="005812FB"/>
    <w:rsid w:val="0058230C"/>
    <w:rsid w:val="00586395"/>
    <w:rsid w:val="00592976"/>
    <w:rsid w:val="0059690C"/>
    <w:rsid w:val="00596DB7"/>
    <w:rsid w:val="005A0D6A"/>
    <w:rsid w:val="005A2287"/>
    <w:rsid w:val="005A3B17"/>
    <w:rsid w:val="005B2632"/>
    <w:rsid w:val="005B4B9C"/>
    <w:rsid w:val="005B4D1B"/>
    <w:rsid w:val="005B69F7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3050"/>
    <w:rsid w:val="00623B38"/>
    <w:rsid w:val="006359F1"/>
    <w:rsid w:val="00643896"/>
    <w:rsid w:val="00645ACE"/>
    <w:rsid w:val="00645F78"/>
    <w:rsid w:val="00647305"/>
    <w:rsid w:val="00654315"/>
    <w:rsid w:val="006655C6"/>
    <w:rsid w:val="006727E9"/>
    <w:rsid w:val="00681590"/>
    <w:rsid w:val="00687C4C"/>
    <w:rsid w:val="00694043"/>
    <w:rsid w:val="006A1E08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04B33"/>
    <w:rsid w:val="00713EC9"/>
    <w:rsid w:val="00715C9E"/>
    <w:rsid w:val="00724CF9"/>
    <w:rsid w:val="00724E5F"/>
    <w:rsid w:val="00731237"/>
    <w:rsid w:val="00734758"/>
    <w:rsid w:val="007354A2"/>
    <w:rsid w:val="00735898"/>
    <w:rsid w:val="00736645"/>
    <w:rsid w:val="00737F0F"/>
    <w:rsid w:val="00751C7B"/>
    <w:rsid w:val="007528CF"/>
    <w:rsid w:val="00753FF4"/>
    <w:rsid w:val="00762DA8"/>
    <w:rsid w:val="00774FB5"/>
    <w:rsid w:val="00775BFD"/>
    <w:rsid w:val="00781F58"/>
    <w:rsid w:val="00784BF0"/>
    <w:rsid w:val="00785809"/>
    <w:rsid w:val="00787497"/>
    <w:rsid w:val="007947AE"/>
    <w:rsid w:val="0079636E"/>
    <w:rsid w:val="007964C9"/>
    <w:rsid w:val="007A06D3"/>
    <w:rsid w:val="007A0A3F"/>
    <w:rsid w:val="007A16C0"/>
    <w:rsid w:val="007A6290"/>
    <w:rsid w:val="007B4B8A"/>
    <w:rsid w:val="007D05C7"/>
    <w:rsid w:val="007D07CD"/>
    <w:rsid w:val="007D6450"/>
    <w:rsid w:val="007E0E6D"/>
    <w:rsid w:val="007F5D75"/>
    <w:rsid w:val="00800337"/>
    <w:rsid w:val="0080526F"/>
    <w:rsid w:val="00810556"/>
    <w:rsid w:val="00813CB3"/>
    <w:rsid w:val="00813E21"/>
    <w:rsid w:val="00814D39"/>
    <w:rsid w:val="00822F7A"/>
    <w:rsid w:val="00823FF9"/>
    <w:rsid w:val="008318FA"/>
    <w:rsid w:val="008324AB"/>
    <w:rsid w:val="00835BBA"/>
    <w:rsid w:val="008474BE"/>
    <w:rsid w:val="0085348A"/>
    <w:rsid w:val="00861036"/>
    <w:rsid w:val="0086367E"/>
    <w:rsid w:val="00864AA8"/>
    <w:rsid w:val="00871041"/>
    <w:rsid w:val="00871654"/>
    <w:rsid w:val="0087767D"/>
    <w:rsid w:val="00882B9F"/>
    <w:rsid w:val="00883AE2"/>
    <w:rsid w:val="00893776"/>
    <w:rsid w:val="008A1BBB"/>
    <w:rsid w:val="008B0206"/>
    <w:rsid w:val="008B1300"/>
    <w:rsid w:val="008D2703"/>
    <w:rsid w:val="008D4EB6"/>
    <w:rsid w:val="008E0E45"/>
    <w:rsid w:val="008E1112"/>
    <w:rsid w:val="008F3A6E"/>
    <w:rsid w:val="00931B42"/>
    <w:rsid w:val="00933275"/>
    <w:rsid w:val="00936425"/>
    <w:rsid w:val="00945150"/>
    <w:rsid w:val="00946D85"/>
    <w:rsid w:val="00954847"/>
    <w:rsid w:val="00955B01"/>
    <w:rsid w:val="00956CD8"/>
    <w:rsid w:val="009668A4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1314"/>
    <w:rsid w:val="009D555E"/>
    <w:rsid w:val="009E7D8E"/>
    <w:rsid w:val="009F2A96"/>
    <w:rsid w:val="00A056B2"/>
    <w:rsid w:val="00A23BFD"/>
    <w:rsid w:val="00A2419F"/>
    <w:rsid w:val="00A36C2A"/>
    <w:rsid w:val="00A4197D"/>
    <w:rsid w:val="00A45149"/>
    <w:rsid w:val="00A50D1E"/>
    <w:rsid w:val="00A55E15"/>
    <w:rsid w:val="00A56EBD"/>
    <w:rsid w:val="00A60928"/>
    <w:rsid w:val="00A74EBA"/>
    <w:rsid w:val="00A76B02"/>
    <w:rsid w:val="00A806FD"/>
    <w:rsid w:val="00A85ADE"/>
    <w:rsid w:val="00A85F20"/>
    <w:rsid w:val="00A908FE"/>
    <w:rsid w:val="00A91628"/>
    <w:rsid w:val="00A92CFD"/>
    <w:rsid w:val="00AA37E5"/>
    <w:rsid w:val="00AB4367"/>
    <w:rsid w:val="00AB53BB"/>
    <w:rsid w:val="00AC52AF"/>
    <w:rsid w:val="00AD13E8"/>
    <w:rsid w:val="00AD2747"/>
    <w:rsid w:val="00AD3A76"/>
    <w:rsid w:val="00AD6705"/>
    <w:rsid w:val="00AD697D"/>
    <w:rsid w:val="00AD6B30"/>
    <w:rsid w:val="00AD7D68"/>
    <w:rsid w:val="00AE6009"/>
    <w:rsid w:val="00B00ADF"/>
    <w:rsid w:val="00B02AEB"/>
    <w:rsid w:val="00B05ED5"/>
    <w:rsid w:val="00B1206C"/>
    <w:rsid w:val="00B14BA2"/>
    <w:rsid w:val="00B41EFE"/>
    <w:rsid w:val="00B4797D"/>
    <w:rsid w:val="00B54180"/>
    <w:rsid w:val="00B61231"/>
    <w:rsid w:val="00B65B7A"/>
    <w:rsid w:val="00B8534A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07E5"/>
    <w:rsid w:val="00C120B5"/>
    <w:rsid w:val="00C14655"/>
    <w:rsid w:val="00C22E60"/>
    <w:rsid w:val="00C34BD9"/>
    <w:rsid w:val="00C34FAA"/>
    <w:rsid w:val="00C37346"/>
    <w:rsid w:val="00C41B72"/>
    <w:rsid w:val="00C4200B"/>
    <w:rsid w:val="00C473A4"/>
    <w:rsid w:val="00C93634"/>
    <w:rsid w:val="00C97D65"/>
    <w:rsid w:val="00CA17DF"/>
    <w:rsid w:val="00CA3258"/>
    <w:rsid w:val="00CA41E3"/>
    <w:rsid w:val="00CA46D0"/>
    <w:rsid w:val="00CA7A14"/>
    <w:rsid w:val="00CB52EF"/>
    <w:rsid w:val="00CC671B"/>
    <w:rsid w:val="00CC7FAF"/>
    <w:rsid w:val="00CD6A9A"/>
    <w:rsid w:val="00CE47C7"/>
    <w:rsid w:val="00CE5345"/>
    <w:rsid w:val="00CE67BC"/>
    <w:rsid w:val="00CE78CA"/>
    <w:rsid w:val="00CF11DF"/>
    <w:rsid w:val="00CF1702"/>
    <w:rsid w:val="00CF334D"/>
    <w:rsid w:val="00D00BD9"/>
    <w:rsid w:val="00D10B5A"/>
    <w:rsid w:val="00D117C6"/>
    <w:rsid w:val="00D11D51"/>
    <w:rsid w:val="00D1214A"/>
    <w:rsid w:val="00D13F65"/>
    <w:rsid w:val="00D169F3"/>
    <w:rsid w:val="00D22B62"/>
    <w:rsid w:val="00D259F5"/>
    <w:rsid w:val="00D30D14"/>
    <w:rsid w:val="00D446FA"/>
    <w:rsid w:val="00D450FA"/>
    <w:rsid w:val="00D5263D"/>
    <w:rsid w:val="00D61AE4"/>
    <w:rsid w:val="00D71A31"/>
    <w:rsid w:val="00D742E5"/>
    <w:rsid w:val="00D7472F"/>
    <w:rsid w:val="00D816D6"/>
    <w:rsid w:val="00D81D3E"/>
    <w:rsid w:val="00D86C51"/>
    <w:rsid w:val="00D94649"/>
    <w:rsid w:val="00DA5FC2"/>
    <w:rsid w:val="00DA6215"/>
    <w:rsid w:val="00DB0831"/>
    <w:rsid w:val="00DB47C4"/>
    <w:rsid w:val="00DB7569"/>
    <w:rsid w:val="00DD773F"/>
    <w:rsid w:val="00E033AB"/>
    <w:rsid w:val="00E048E8"/>
    <w:rsid w:val="00E14211"/>
    <w:rsid w:val="00E14AEE"/>
    <w:rsid w:val="00E17C4A"/>
    <w:rsid w:val="00E237A5"/>
    <w:rsid w:val="00E276F4"/>
    <w:rsid w:val="00E52E11"/>
    <w:rsid w:val="00E5627C"/>
    <w:rsid w:val="00E614D7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C3E41"/>
    <w:rsid w:val="00EE0023"/>
    <w:rsid w:val="00EE1A25"/>
    <w:rsid w:val="00EE2FF9"/>
    <w:rsid w:val="00EF61F2"/>
    <w:rsid w:val="00F0227D"/>
    <w:rsid w:val="00F06BC9"/>
    <w:rsid w:val="00F10FA6"/>
    <w:rsid w:val="00F20885"/>
    <w:rsid w:val="00F31C0E"/>
    <w:rsid w:val="00F37E58"/>
    <w:rsid w:val="00F54D6B"/>
    <w:rsid w:val="00F61B89"/>
    <w:rsid w:val="00F63931"/>
    <w:rsid w:val="00F670A1"/>
    <w:rsid w:val="00F72A58"/>
    <w:rsid w:val="00F72CF1"/>
    <w:rsid w:val="00F7674E"/>
    <w:rsid w:val="00F77810"/>
    <w:rsid w:val="00F95DCD"/>
    <w:rsid w:val="00FA10EE"/>
    <w:rsid w:val="00FA1B42"/>
    <w:rsid w:val="00FA3823"/>
    <w:rsid w:val="00FA4106"/>
    <w:rsid w:val="00FB2631"/>
    <w:rsid w:val="00FB393E"/>
    <w:rsid w:val="00FB3A94"/>
    <w:rsid w:val="00FB775A"/>
    <w:rsid w:val="00FD0E75"/>
    <w:rsid w:val="00FD129D"/>
    <w:rsid w:val="00FD67D8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342AF-0C93-43C1-9665-46562A732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116</Pages>
  <Words>27411</Words>
  <Characters>156245</Characters>
  <Application>Microsoft Office Word</Application>
  <DocSecurity>0</DocSecurity>
  <Lines>1302</Lines>
  <Paragraphs>366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183290</CharactersWithSpaces>
  <SharedDoc>false</SharedDoc>
  <HLinks>
    <vt:vector size="18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4</cp:revision>
  <cp:lastPrinted>2020-10-01T14:34:00Z</cp:lastPrinted>
  <dcterms:created xsi:type="dcterms:W3CDTF">2020-10-01T14:35:00Z</dcterms:created>
  <dcterms:modified xsi:type="dcterms:W3CDTF">2020-10-02T13:27:00Z</dcterms:modified>
</cp:coreProperties>
</file>